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C5DAC0" w14:textId="2BA6B398" w:rsidR="00BF45D2" w:rsidRDefault="00BF45D2" w:rsidP="00D71156">
      <w:pPr>
        <w:ind w:firstLine="737"/>
        <w:jc w:val="right"/>
      </w:pPr>
      <w:r>
        <w:rPr>
          <w:b/>
        </w:rPr>
        <w:t>Projektas</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2"/>
      </w:tblGrid>
      <w:tr w:rsidR="005D3738" w14:paraId="1F349C83" w14:textId="77777777" w:rsidTr="000A7A93">
        <w:trPr>
          <w:trHeight w:val="412"/>
        </w:trPr>
        <w:tc>
          <w:tcPr>
            <w:tcW w:w="9852" w:type="dxa"/>
            <w:tcBorders>
              <w:top w:val="nil"/>
              <w:left w:val="nil"/>
              <w:bottom w:val="nil"/>
              <w:right w:val="nil"/>
            </w:tcBorders>
            <w:vAlign w:val="bottom"/>
            <w:hideMark/>
          </w:tcPr>
          <w:p w14:paraId="6165C034" w14:textId="77777777" w:rsidR="005D3738" w:rsidRDefault="005D3738" w:rsidP="003E1494">
            <w:pPr>
              <w:keepNext/>
              <w:jc w:val="center"/>
              <w:outlineLvl w:val="1"/>
              <w:rPr>
                <w:b/>
                <w:noProof/>
                <w:sz w:val="28"/>
                <w:szCs w:val="20"/>
              </w:rPr>
            </w:pPr>
            <w:bookmarkStart w:id="0" w:name="tekstas"/>
            <w:bookmarkEnd w:id="0"/>
            <w:r>
              <w:rPr>
                <w:b/>
                <w:noProof/>
                <w:sz w:val="28"/>
                <w:szCs w:val="20"/>
              </w:rPr>
              <w:t xml:space="preserve">PLUNGĖS RAJONO SAVIVALDYBĖS </w:t>
            </w:r>
            <w:r>
              <w:rPr>
                <w:b/>
                <w:noProof/>
                <w:sz w:val="28"/>
                <w:szCs w:val="20"/>
              </w:rPr>
              <w:br/>
              <w:t>TARYBA</w:t>
            </w:r>
          </w:p>
          <w:p w14:paraId="5D5BA0CC" w14:textId="77777777" w:rsidR="003130CF" w:rsidRDefault="003130CF" w:rsidP="00D71156">
            <w:pPr>
              <w:keepNext/>
              <w:outlineLvl w:val="1"/>
              <w:rPr>
                <w:b/>
                <w:noProof/>
                <w:sz w:val="28"/>
                <w:szCs w:val="20"/>
              </w:rPr>
            </w:pPr>
          </w:p>
        </w:tc>
      </w:tr>
      <w:tr w:rsidR="005D3738" w14:paraId="374341B5" w14:textId="77777777" w:rsidTr="000A7A93">
        <w:trPr>
          <w:trHeight w:val="547"/>
        </w:trPr>
        <w:tc>
          <w:tcPr>
            <w:tcW w:w="9852" w:type="dxa"/>
            <w:tcBorders>
              <w:top w:val="nil"/>
              <w:left w:val="nil"/>
              <w:bottom w:val="nil"/>
              <w:right w:val="nil"/>
            </w:tcBorders>
            <w:vAlign w:val="bottom"/>
            <w:hideMark/>
          </w:tcPr>
          <w:p w14:paraId="2B20DDDC" w14:textId="3544ABA8" w:rsidR="00456060" w:rsidRDefault="005D3738" w:rsidP="00C3600E">
            <w:pPr>
              <w:jc w:val="center"/>
              <w:rPr>
                <w:b/>
                <w:sz w:val="28"/>
                <w:szCs w:val="20"/>
              </w:rPr>
            </w:pPr>
            <w:r>
              <w:rPr>
                <w:b/>
                <w:sz w:val="28"/>
                <w:szCs w:val="20"/>
              </w:rPr>
              <w:t xml:space="preserve">SPRENDIMAS   </w:t>
            </w:r>
            <w:r w:rsidR="00BF5710">
              <w:rPr>
                <w:b/>
                <w:sz w:val="28"/>
                <w:szCs w:val="20"/>
              </w:rPr>
              <w:t xml:space="preserve"> </w:t>
            </w:r>
            <w:r>
              <w:rPr>
                <w:b/>
                <w:sz w:val="28"/>
                <w:szCs w:val="20"/>
              </w:rPr>
              <w:t xml:space="preserve">  </w:t>
            </w:r>
          </w:p>
          <w:p w14:paraId="15B40C29" w14:textId="267A12EA" w:rsidR="003A786B" w:rsidRPr="003130CF" w:rsidRDefault="006466D3" w:rsidP="00C3600E">
            <w:pPr>
              <w:jc w:val="center"/>
              <w:rPr>
                <w:b/>
                <w:sz w:val="28"/>
                <w:szCs w:val="20"/>
              </w:rPr>
            </w:pPr>
            <w:r>
              <w:rPr>
                <w:b/>
                <w:sz w:val="28"/>
                <w:szCs w:val="20"/>
              </w:rPr>
              <w:t>DĖL MAKSIMALIŲ SOCIALINĖS GLOBOS PASLAUGŲ PLUNGĖS RAJONO SAVIVALDYBĖS GYVENTOJAMS FINANSAVIMO IŠLAIDŲ DYDŽIŲ</w:t>
            </w:r>
            <w:r w:rsidRPr="006466D3">
              <w:rPr>
                <w:b/>
                <w:color w:val="FF0000"/>
                <w:sz w:val="28"/>
                <w:szCs w:val="20"/>
              </w:rPr>
              <w:t xml:space="preserve"> </w:t>
            </w:r>
            <w:r>
              <w:rPr>
                <w:b/>
                <w:sz w:val="28"/>
                <w:szCs w:val="20"/>
              </w:rPr>
              <w:t xml:space="preserve">PATVIRTINIMO </w:t>
            </w:r>
          </w:p>
        </w:tc>
      </w:tr>
      <w:tr w:rsidR="005D3738" w14:paraId="077A0917" w14:textId="77777777" w:rsidTr="000A7A93">
        <w:trPr>
          <w:cantSplit/>
          <w:trHeight w:val="324"/>
        </w:trPr>
        <w:tc>
          <w:tcPr>
            <w:tcW w:w="9852" w:type="dxa"/>
            <w:tcBorders>
              <w:top w:val="nil"/>
              <w:left w:val="nil"/>
              <w:bottom w:val="nil"/>
              <w:right w:val="nil"/>
            </w:tcBorders>
            <w:hideMark/>
          </w:tcPr>
          <w:p w14:paraId="54C43D8C" w14:textId="5A7C45A0" w:rsidR="005D3738" w:rsidRDefault="003A52DC" w:rsidP="00142104">
            <w:pPr>
              <w:spacing w:before="240"/>
              <w:ind w:left="-68"/>
              <w:jc w:val="center"/>
              <w:rPr>
                <w:szCs w:val="20"/>
              </w:rPr>
            </w:pPr>
            <w:r>
              <w:rPr>
                <w:szCs w:val="20"/>
              </w:rPr>
              <w:t>202</w:t>
            </w:r>
            <w:r w:rsidR="00F87CB0">
              <w:rPr>
                <w:szCs w:val="20"/>
              </w:rPr>
              <w:t>3</w:t>
            </w:r>
            <w:r>
              <w:rPr>
                <w:szCs w:val="20"/>
              </w:rPr>
              <w:t xml:space="preserve"> m. </w:t>
            </w:r>
            <w:r w:rsidR="00F87CB0">
              <w:rPr>
                <w:szCs w:val="20"/>
              </w:rPr>
              <w:t>sausio</w:t>
            </w:r>
            <w:r w:rsidR="00E34509">
              <w:rPr>
                <w:szCs w:val="20"/>
              </w:rPr>
              <w:t xml:space="preserve"> </w:t>
            </w:r>
            <w:r w:rsidR="007F6E57">
              <w:rPr>
                <w:szCs w:val="20"/>
              </w:rPr>
              <w:t>26</w:t>
            </w:r>
            <w:r w:rsidR="005D3738" w:rsidRPr="003A691F">
              <w:rPr>
                <w:color w:val="FF0000"/>
                <w:szCs w:val="20"/>
              </w:rPr>
              <w:t xml:space="preserve"> </w:t>
            </w:r>
            <w:r w:rsidR="005D3738">
              <w:rPr>
                <w:szCs w:val="20"/>
              </w:rPr>
              <w:t>d. Nr.</w:t>
            </w:r>
            <w:r w:rsidR="00142104">
              <w:rPr>
                <w:szCs w:val="20"/>
              </w:rPr>
              <w:t xml:space="preserve"> </w:t>
            </w:r>
            <w:r w:rsidR="005D3738">
              <w:rPr>
                <w:szCs w:val="20"/>
              </w:rPr>
              <w:t>T1-</w:t>
            </w:r>
          </w:p>
        </w:tc>
      </w:tr>
      <w:tr w:rsidR="005D3738" w14:paraId="0645C4CD" w14:textId="77777777" w:rsidTr="000A7A93">
        <w:trPr>
          <w:trHeight w:val="324"/>
        </w:trPr>
        <w:tc>
          <w:tcPr>
            <w:tcW w:w="9852" w:type="dxa"/>
            <w:tcBorders>
              <w:top w:val="nil"/>
              <w:left w:val="nil"/>
              <w:bottom w:val="nil"/>
              <w:right w:val="nil"/>
            </w:tcBorders>
            <w:hideMark/>
          </w:tcPr>
          <w:p w14:paraId="6FBB7A0A" w14:textId="77777777" w:rsidR="005D3738" w:rsidRDefault="005D3738" w:rsidP="003E1494">
            <w:pPr>
              <w:jc w:val="center"/>
              <w:rPr>
                <w:szCs w:val="20"/>
              </w:rPr>
            </w:pPr>
            <w:r>
              <w:rPr>
                <w:szCs w:val="20"/>
              </w:rPr>
              <w:t>Plungė</w:t>
            </w:r>
          </w:p>
        </w:tc>
      </w:tr>
    </w:tbl>
    <w:p w14:paraId="3D9BA6FE" w14:textId="77777777" w:rsidR="005D3738" w:rsidRDefault="005D3738" w:rsidP="005D3738">
      <w:pPr>
        <w:ind w:firstLine="720"/>
        <w:jc w:val="both"/>
        <w:rPr>
          <w:szCs w:val="20"/>
        </w:rPr>
      </w:pPr>
    </w:p>
    <w:p w14:paraId="02000DED" w14:textId="7861BEAA" w:rsidR="009F1BA4" w:rsidRPr="00AF66B1" w:rsidRDefault="00D773D8" w:rsidP="00D71156">
      <w:pPr>
        <w:shd w:val="clear" w:color="auto" w:fill="FFFFFF"/>
        <w:ind w:firstLine="720"/>
        <w:jc w:val="both"/>
        <w:rPr>
          <w:color w:val="000000"/>
          <w:lang w:eastAsia="lt-LT"/>
        </w:rPr>
      </w:pPr>
      <w:r w:rsidRPr="00AF66B1">
        <w:rPr>
          <w:lang w:eastAsia="lt-LT"/>
        </w:rPr>
        <w:t>Vadovaudamasi Lietuvos Respublikos vietos savivaldos įstatymo</w:t>
      </w:r>
      <w:r w:rsidRPr="00AF66B1">
        <w:rPr>
          <w:color w:val="FF0000"/>
          <w:lang w:eastAsia="lt-LT"/>
        </w:rPr>
        <w:t xml:space="preserve"> </w:t>
      </w:r>
      <w:r w:rsidRPr="00AF66B1">
        <w:rPr>
          <w:lang w:eastAsia="lt-LT"/>
        </w:rPr>
        <w:t xml:space="preserve">16 straipsnio </w:t>
      </w:r>
      <w:r w:rsidR="00545831" w:rsidRPr="00AF66B1">
        <w:rPr>
          <w:lang w:eastAsia="lt-LT"/>
        </w:rPr>
        <w:t>4</w:t>
      </w:r>
      <w:r w:rsidRPr="00AF66B1">
        <w:rPr>
          <w:lang w:eastAsia="lt-LT"/>
        </w:rPr>
        <w:t xml:space="preserve"> dali</w:t>
      </w:r>
      <w:r w:rsidR="00545831" w:rsidRPr="00AF66B1">
        <w:rPr>
          <w:lang w:eastAsia="lt-LT"/>
        </w:rPr>
        <w:t>mi</w:t>
      </w:r>
      <w:r w:rsidRPr="00AF66B1">
        <w:rPr>
          <w:lang w:eastAsia="lt-LT"/>
        </w:rPr>
        <w:t xml:space="preserve">, </w:t>
      </w:r>
      <w:r w:rsidR="0087442E" w:rsidRPr="00AF66B1">
        <w:rPr>
          <w:lang w:eastAsia="lt-LT"/>
        </w:rPr>
        <w:t xml:space="preserve">18 straipsnio 1 dalimi, </w:t>
      </w:r>
      <w:r w:rsidRPr="00AF66B1">
        <w:rPr>
          <w:lang w:eastAsia="lt-LT"/>
        </w:rPr>
        <w:t xml:space="preserve">Lietuvos Respublikos socialinių paslaugų įstatymo </w:t>
      </w:r>
      <w:r w:rsidR="0087442E" w:rsidRPr="00AF66B1">
        <w:rPr>
          <w:lang w:eastAsia="lt-LT"/>
        </w:rPr>
        <w:t xml:space="preserve">13 </w:t>
      </w:r>
      <w:r w:rsidRPr="00AF66B1">
        <w:rPr>
          <w:lang w:eastAsia="lt-LT"/>
        </w:rPr>
        <w:t>straipsni</w:t>
      </w:r>
      <w:r w:rsidR="0087442E" w:rsidRPr="00AF66B1">
        <w:rPr>
          <w:lang w:eastAsia="lt-LT"/>
        </w:rPr>
        <w:t>u</w:t>
      </w:r>
      <w:r w:rsidRPr="00AF66B1">
        <w:rPr>
          <w:lang w:eastAsia="lt-LT"/>
        </w:rPr>
        <w:t xml:space="preserve">, </w:t>
      </w:r>
      <w:r w:rsidRPr="00AF66B1">
        <w:rPr>
          <w:color w:val="000000"/>
          <w:lang w:eastAsia="lt-LT"/>
        </w:rPr>
        <w:t xml:space="preserve">Socialinių paslaugų finansavimo ir </w:t>
      </w:r>
      <w:r w:rsidR="008F6831" w:rsidRPr="00AF66B1">
        <w:rPr>
          <w:color w:val="000000"/>
          <w:lang w:eastAsia="lt-LT"/>
        </w:rPr>
        <w:t xml:space="preserve">lėšų </w:t>
      </w:r>
      <w:r w:rsidRPr="00AF66B1">
        <w:rPr>
          <w:color w:val="000000"/>
          <w:lang w:eastAsia="lt-LT"/>
        </w:rPr>
        <w:t>apskaičiavimo metodikos, patvirtintos Lietuvos Respublikos Vyriausybės 2006 m. spalio 10 d. nutarimu Nr. 978 „Dėl Socialinių paslaugų finansavimo lėšų ir apskaičia</w:t>
      </w:r>
      <w:r w:rsidR="00E34509" w:rsidRPr="00AF66B1">
        <w:rPr>
          <w:color w:val="000000"/>
          <w:lang w:eastAsia="lt-LT"/>
        </w:rPr>
        <w:t>vimo metodikos patvirtinimo“</w:t>
      </w:r>
      <w:r w:rsidR="0087442E" w:rsidRPr="00AF66B1">
        <w:rPr>
          <w:color w:val="000000"/>
          <w:lang w:eastAsia="lt-LT"/>
        </w:rPr>
        <w:t xml:space="preserve"> </w:t>
      </w:r>
      <w:r w:rsidR="006C0E12" w:rsidRPr="00AF66B1">
        <w:rPr>
          <w:color w:val="000000"/>
          <w:lang w:eastAsia="lt-LT"/>
        </w:rPr>
        <w:t>32</w:t>
      </w:r>
      <w:r w:rsidRPr="00AF66B1">
        <w:rPr>
          <w:color w:val="000000"/>
          <w:lang w:eastAsia="lt-LT"/>
        </w:rPr>
        <w:t xml:space="preserve"> punktu</w:t>
      </w:r>
      <w:r w:rsidR="007F6E57" w:rsidRPr="00AF66B1">
        <w:rPr>
          <w:color w:val="000000"/>
          <w:lang w:eastAsia="lt-LT"/>
        </w:rPr>
        <w:t>,</w:t>
      </w:r>
      <w:r w:rsidRPr="00AF66B1">
        <w:rPr>
          <w:color w:val="000000"/>
          <w:lang w:eastAsia="lt-LT"/>
        </w:rPr>
        <w:t xml:space="preserve"> Plungės rajono savivaldybės taryba </w:t>
      </w:r>
      <w:r w:rsidR="002C0136">
        <w:rPr>
          <w:color w:val="000000"/>
          <w:lang w:eastAsia="lt-LT"/>
        </w:rPr>
        <w:t xml:space="preserve">                   </w:t>
      </w:r>
      <w:r w:rsidRPr="00AF66B1">
        <w:rPr>
          <w:color w:val="000000"/>
          <w:lang w:eastAsia="lt-LT"/>
        </w:rPr>
        <w:t>n u s p r e n d ž i</w:t>
      </w:r>
      <w:r w:rsidR="000B02B3" w:rsidRPr="00AF66B1">
        <w:rPr>
          <w:color w:val="000000"/>
          <w:lang w:eastAsia="lt-LT"/>
        </w:rPr>
        <w:t xml:space="preserve"> a :</w:t>
      </w:r>
      <w:r w:rsidRPr="00AF66B1">
        <w:rPr>
          <w:color w:val="000000"/>
          <w:lang w:eastAsia="lt-LT"/>
        </w:rPr>
        <w:t xml:space="preserve"> </w:t>
      </w:r>
      <w:bookmarkStart w:id="1" w:name="_Hlk97411369"/>
    </w:p>
    <w:p w14:paraId="1A3830F3" w14:textId="5C61494B" w:rsidR="00D97B83" w:rsidRPr="00AF66B1" w:rsidRDefault="00D97B83" w:rsidP="00C3600E">
      <w:pPr>
        <w:shd w:val="clear" w:color="auto" w:fill="FFFFFF"/>
        <w:ind w:firstLine="720"/>
        <w:jc w:val="both"/>
        <w:rPr>
          <w:color w:val="000000"/>
          <w:lang w:eastAsia="lt-LT"/>
        </w:rPr>
      </w:pPr>
      <w:r w:rsidRPr="00AF66B1">
        <w:rPr>
          <w:color w:val="000000"/>
          <w:lang w:eastAsia="lt-LT"/>
        </w:rPr>
        <w:t xml:space="preserve">1. </w:t>
      </w:r>
      <w:r w:rsidR="00F87CB0" w:rsidRPr="00AF66B1">
        <w:rPr>
          <w:color w:val="000000"/>
          <w:lang w:eastAsia="lt-LT"/>
        </w:rPr>
        <w:t xml:space="preserve">Patvirtinti </w:t>
      </w:r>
      <w:r w:rsidR="009F1BA4" w:rsidRPr="00AF66B1">
        <w:rPr>
          <w:color w:val="000000"/>
          <w:lang w:eastAsia="lt-LT"/>
        </w:rPr>
        <w:t>maksimali</w:t>
      </w:r>
      <w:r w:rsidRPr="00AF66B1">
        <w:rPr>
          <w:color w:val="000000"/>
          <w:lang w:eastAsia="lt-LT"/>
        </w:rPr>
        <w:t>us</w:t>
      </w:r>
      <w:r w:rsidR="009F1BA4" w:rsidRPr="00AF66B1">
        <w:rPr>
          <w:color w:val="000000"/>
          <w:lang w:eastAsia="lt-LT"/>
        </w:rPr>
        <w:t xml:space="preserve"> socialinės globos paslaugų</w:t>
      </w:r>
      <w:r w:rsidRPr="00AF66B1">
        <w:rPr>
          <w:color w:val="000000"/>
          <w:lang w:eastAsia="lt-LT"/>
        </w:rPr>
        <w:t xml:space="preserve"> vienam Plungės rajono savivaldybės gyventojui </w:t>
      </w:r>
      <w:r w:rsidR="0092759B" w:rsidRPr="00AF66B1">
        <w:rPr>
          <w:color w:val="000000"/>
          <w:lang w:eastAsia="lt-LT"/>
        </w:rPr>
        <w:t xml:space="preserve">išlaidų finansavimo </w:t>
      </w:r>
      <w:r w:rsidRPr="00AF66B1">
        <w:rPr>
          <w:color w:val="000000"/>
          <w:lang w:eastAsia="lt-LT"/>
        </w:rPr>
        <w:t xml:space="preserve">dydžius: </w:t>
      </w:r>
    </w:p>
    <w:p w14:paraId="2DB06D61" w14:textId="52374268" w:rsidR="00F87CB0" w:rsidRPr="00AF66B1" w:rsidRDefault="00D97B83" w:rsidP="00C3600E">
      <w:pPr>
        <w:shd w:val="clear" w:color="auto" w:fill="FFFFFF"/>
        <w:ind w:firstLine="720"/>
        <w:jc w:val="both"/>
        <w:rPr>
          <w:rFonts w:eastAsia="Calibri"/>
          <w:lang w:eastAsia="ar-SA" w:bidi="he-IL"/>
        </w:rPr>
      </w:pPr>
      <w:r w:rsidRPr="00AF66B1">
        <w:rPr>
          <w:color w:val="000000"/>
          <w:lang w:eastAsia="lt-LT"/>
        </w:rPr>
        <w:t xml:space="preserve">1.1. </w:t>
      </w:r>
      <w:r w:rsidRPr="00AF66B1">
        <w:rPr>
          <w:rFonts w:eastAsia="Calibri"/>
          <w:lang w:eastAsia="ar-SA" w:bidi="he-IL"/>
        </w:rPr>
        <w:t>trumpalaikė ir ilgalaikė socialinė globa senyvo amžiaus asmeniui, suaugusiam asmeniui su negalia ir vaikui su negalia</w:t>
      </w:r>
      <w:r w:rsidR="00E909C0" w:rsidRPr="00AF66B1">
        <w:rPr>
          <w:rFonts w:eastAsia="Calibri"/>
          <w:lang w:eastAsia="ar-SA" w:bidi="he-IL"/>
        </w:rPr>
        <w:t xml:space="preserve"> socialinės globos įstaigose</w:t>
      </w:r>
      <w:r w:rsidRPr="00AF66B1">
        <w:rPr>
          <w:rFonts w:eastAsia="Calibri"/>
          <w:lang w:eastAsia="ar-SA" w:bidi="he-IL"/>
        </w:rPr>
        <w:t xml:space="preserve"> – iki 2</w:t>
      </w:r>
      <w:r w:rsidR="00A37A0A" w:rsidRPr="00AF66B1">
        <w:rPr>
          <w:rFonts w:eastAsia="Calibri"/>
          <w:lang w:eastAsia="ar-SA" w:bidi="he-IL"/>
        </w:rPr>
        <w:t>7</w:t>
      </w:r>
      <w:r w:rsidRPr="00AF66B1">
        <w:rPr>
          <w:rFonts w:eastAsia="Calibri"/>
          <w:lang w:eastAsia="ar-SA" w:bidi="he-IL"/>
        </w:rPr>
        <w:t xml:space="preserve"> bazinės socialinės išmokos dydžio (toliau – BSI)</w:t>
      </w:r>
      <w:r w:rsidR="006D388B" w:rsidRPr="00AF66B1">
        <w:rPr>
          <w:rFonts w:eastAsia="Calibri"/>
          <w:lang w:eastAsia="ar-SA" w:bidi="he-IL"/>
        </w:rPr>
        <w:t xml:space="preserve"> per mėnesį;</w:t>
      </w:r>
    </w:p>
    <w:p w14:paraId="1F412BEA" w14:textId="35B51A67" w:rsidR="006D388B" w:rsidRPr="00AF66B1" w:rsidRDefault="006D388B">
      <w:pPr>
        <w:shd w:val="clear" w:color="auto" w:fill="FFFFFF"/>
        <w:ind w:firstLine="720"/>
        <w:jc w:val="both"/>
        <w:rPr>
          <w:rFonts w:eastAsia="Calibri"/>
          <w:lang w:eastAsia="ar-SA" w:bidi="he-IL"/>
        </w:rPr>
      </w:pPr>
      <w:r w:rsidRPr="00AF66B1">
        <w:rPr>
          <w:rFonts w:eastAsia="Calibri"/>
          <w:lang w:eastAsia="ar-SA" w:bidi="he-IL"/>
        </w:rPr>
        <w:t xml:space="preserve">1.2. </w:t>
      </w:r>
      <w:r w:rsidR="004C4E51" w:rsidRPr="00AF66B1">
        <w:rPr>
          <w:rFonts w:eastAsia="Calibri"/>
          <w:lang w:eastAsia="ar-SA" w:bidi="he-IL"/>
        </w:rPr>
        <w:t xml:space="preserve">trumpalaikė ir ilgalaikė socialinė globa senyvo amžiaus asmeniui su sunkia negalia, suaugusiam asmeniui su sunkia negalia ir vaikui su sunkia negalia </w:t>
      </w:r>
      <w:r w:rsidR="00E909C0" w:rsidRPr="00AF66B1">
        <w:rPr>
          <w:rFonts w:eastAsia="Calibri"/>
          <w:lang w:eastAsia="ar-SA" w:bidi="he-IL"/>
        </w:rPr>
        <w:t>socialinės globos įstaigose</w:t>
      </w:r>
      <w:r w:rsidR="002A7532" w:rsidRPr="00AF66B1">
        <w:rPr>
          <w:rFonts w:eastAsia="Calibri"/>
          <w:lang w:eastAsia="ar-SA" w:bidi="he-IL"/>
        </w:rPr>
        <w:t xml:space="preserve"> </w:t>
      </w:r>
      <w:r w:rsidR="004C4E51" w:rsidRPr="00AF66B1">
        <w:rPr>
          <w:rFonts w:eastAsia="Calibri"/>
          <w:lang w:eastAsia="ar-SA" w:bidi="he-IL"/>
        </w:rPr>
        <w:t>– iki</w:t>
      </w:r>
      <w:r w:rsidR="00FB72BE" w:rsidRPr="00AF66B1">
        <w:rPr>
          <w:rFonts w:eastAsia="Calibri"/>
          <w:lang w:eastAsia="ar-SA" w:bidi="he-IL"/>
        </w:rPr>
        <w:t xml:space="preserve"> 30</w:t>
      </w:r>
      <w:r w:rsidR="004C4E51" w:rsidRPr="00AF66B1">
        <w:rPr>
          <w:rFonts w:eastAsia="Calibri"/>
          <w:lang w:eastAsia="ar-SA" w:bidi="he-IL"/>
        </w:rPr>
        <w:t xml:space="preserve"> BSI per mėn</w:t>
      </w:r>
      <w:r w:rsidR="00EF403F" w:rsidRPr="00AF66B1">
        <w:rPr>
          <w:rFonts w:eastAsia="Calibri"/>
          <w:lang w:eastAsia="ar-SA" w:bidi="he-IL"/>
        </w:rPr>
        <w:t>esį</w:t>
      </w:r>
      <w:r w:rsidR="00C3600E" w:rsidRPr="00AF66B1">
        <w:rPr>
          <w:rFonts w:eastAsia="Calibri"/>
          <w:lang w:eastAsia="ar-SA" w:bidi="he-IL"/>
        </w:rPr>
        <w:t>;</w:t>
      </w:r>
    </w:p>
    <w:p w14:paraId="5998BDDD" w14:textId="670C7129" w:rsidR="002A7532" w:rsidRPr="00AF66B1" w:rsidRDefault="002A7532">
      <w:pPr>
        <w:shd w:val="clear" w:color="auto" w:fill="FFFFFF"/>
        <w:ind w:firstLine="720"/>
        <w:jc w:val="both"/>
        <w:rPr>
          <w:rFonts w:eastAsia="Calibri"/>
          <w:lang w:eastAsia="ar-SA" w:bidi="he-IL"/>
        </w:rPr>
      </w:pPr>
      <w:r w:rsidRPr="00AF66B1">
        <w:rPr>
          <w:rFonts w:eastAsia="Calibri"/>
          <w:lang w:eastAsia="ar-SA" w:bidi="he-IL"/>
        </w:rPr>
        <w:t>1.3.</w:t>
      </w:r>
      <w:r w:rsidRPr="00AF66B1">
        <w:rPr>
          <w:color w:val="000000"/>
          <w:lang w:eastAsia="lt-LT"/>
        </w:rPr>
        <w:t xml:space="preserve"> </w:t>
      </w:r>
      <w:r w:rsidRPr="00AF66B1">
        <w:rPr>
          <w:rFonts w:eastAsia="Calibri"/>
          <w:lang w:eastAsia="ar-SA" w:bidi="he-IL"/>
        </w:rPr>
        <w:t xml:space="preserve">trumpalaikė ir ilgalaikė socialinė globa senyvo amžiaus asmeniui, suaugusiam asmeniui su negalia ir vaikui su negalia </w:t>
      </w:r>
      <w:r w:rsidR="00FB72BE" w:rsidRPr="00AF66B1">
        <w:rPr>
          <w:rFonts w:eastAsia="Calibri"/>
          <w:lang w:eastAsia="ar-SA" w:bidi="he-IL"/>
        </w:rPr>
        <w:t xml:space="preserve">grupinio gyvenimo namuose </w:t>
      </w:r>
      <w:r w:rsidRPr="00AF66B1">
        <w:rPr>
          <w:rFonts w:eastAsia="Calibri"/>
          <w:lang w:eastAsia="ar-SA" w:bidi="he-IL"/>
        </w:rPr>
        <w:t xml:space="preserve">– iki </w:t>
      </w:r>
      <w:r w:rsidR="00313149" w:rsidRPr="00AF66B1">
        <w:rPr>
          <w:rFonts w:eastAsia="Calibri"/>
          <w:lang w:eastAsia="ar-SA" w:bidi="he-IL"/>
        </w:rPr>
        <w:t>30</w:t>
      </w:r>
      <w:r w:rsidRPr="00AF66B1">
        <w:rPr>
          <w:rFonts w:eastAsia="Calibri"/>
          <w:lang w:eastAsia="ar-SA" w:bidi="he-IL"/>
        </w:rPr>
        <w:t xml:space="preserve"> BSI per mėnesį;</w:t>
      </w:r>
    </w:p>
    <w:p w14:paraId="250B8E67" w14:textId="1E79D443" w:rsidR="002A7532" w:rsidRPr="00AF66B1" w:rsidRDefault="002A7532">
      <w:pPr>
        <w:shd w:val="clear" w:color="auto" w:fill="FFFFFF"/>
        <w:ind w:firstLine="720"/>
        <w:jc w:val="both"/>
        <w:rPr>
          <w:rFonts w:eastAsia="Calibri"/>
          <w:lang w:eastAsia="ar-SA" w:bidi="he-IL"/>
        </w:rPr>
      </w:pPr>
      <w:r w:rsidRPr="00AF66B1">
        <w:rPr>
          <w:rFonts w:eastAsia="Calibri"/>
          <w:lang w:eastAsia="ar-SA" w:bidi="he-IL"/>
        </w:rPr>
        <w:t>1.4.</w:t>
      </w:r>
      <w:r w:rsidRPr="00AF66B1">
        <w:rPr>
          <w:color w:val="000000"/>
          <w:lang w:eastAsia="lt-LT"/>
        </w:rPr>
        <w:t xml:space="preserve"> </w:t>
      </w:r>
      <w:r w:rsidRPr="00AF66B1">
        <w:rPr>
          <w:rFonts w:eastAsia="Calibri"/>
          <w:lang w:eastAsia="ar-SA" w:bidi="he-IL"/>
        </w:rPr>
        <w:t>trumpalaikė ir i</w:t>
      </w:r>
      <w:r w:rsidR="00782759" w:rsidRPr="00AF66B1">
        <w:rPr>
          <w:rFonts w:eastAsia="Calibri"/>
          <w:lang w:eastAsia="ar-SA" w:bidi="he-IL"/>
        </w:rPr>
        <w:t xml:space="preserve">lgalaikė socialinė globa senyvo </w:t>
      </w:r>
      <w:r w:rsidRPr="00AF66B1">
        <w:rPr>
          <w:rFonts w:eastAsia="Calibri"/>
          <w:lang w:eastAsia="ar-SA" w:bidi="he-IL"/>
        </w:rPr>
        <w:t xml:space="preserve">amžiaus asmeniui, suaugusiam asmeniui su </w:t>
      </w:r>
      <w:r w:rsidR="007D3380" w:rsidRPr="00AF66B1">
        <w:rPr>
          <w:rFonts w:eastAsia="Calibri"/>
          <w:lang w:eastAsia="ar-SA" w:bidi="he-IL"/>
        </w:rPr>
        <w:t xml:space="preserve">sunkia </w:t>
      </w:r>
      <w:r w:rsidRPr="00AF66B1">
        <w:rPr>
          <w:rFonts w:eastAsia="Calibri"/>
          <w:lang w:eastAsia="ar-SA" w:bidi="he-IL"/>
        </w:rPr>
        <w:t xml:space="preserve">negalia ir vaikui su </w:t>
      </w:r>
      <w:r w:rsidR="001040F8" w:rsidRPr="00AF66B1">
        <w:rPr>
          <w:rFonts w:eastAsia="Calibri"/>
          <w:lang w:eastAsia="ar-SA" w:bidi="he-IL"/>
        </w:rPr>
        <w:t>su</w:t>
      </w:r>
      <w:r w:rsidR="00782759" w:rsidRPr="00AF66B1">
        <w:rPr>
          <w:rFonts w:eastAsia="Calibri"/>
          <w:lang w:eastAsia="ar-SA" w:bidi="he-IL"/>
        </w:rPr>
        <w:t>nkia negalia grupinio</w:t>
      </w:r>
      <w:r w:rsidRPr="00AF66B1">
        <w:rPr>
          <w:rFonts w:eastAsia="Calibri"/>
          <w:lang w:eastAsia="ar-SA" w:bidi="he-IL"/>
        </w:rPr>
        <w:t xml:space="preserve"> </w:t>
      </w:r>
      <w:r w:rsidR="001040F8" w:rsidRPr="00AF66B1">
        <w:rPr>
          <w:rFonts w:eastAsia="Calibri"/>
          <w:lang w:eastAsia="ar-SA" w:bidi="he-IL"/>
        </w:rPr>
        <w:t xml:space="preserve">gyvenimo </w:t>
      </w:r>
      <w:r w:rsidRPr="00AF66B1">
        <w:rPr>
          <w:rFonts w:eastAsia="Calibri"/>
          <w:lang w:eastAsia="ar-SA" w:bidi="he-IL"/>
        </w:rPr>
        <w:t xml:space="preserve">namuose – iki </w:t>
      </w:r>
      <w:r w:rsidR="00313149" w:rsidRPr="00AF66B1">
        <w:rPr>
          <w:rFonts w:eastAsia="Calibri"/>
          <w:lang w:eastAsia="ar-SA" w:bidi="he-IL"/>
        </w:rPr>
        <w:t xml:space="preserve">32 </w:t>
      </w:r>
      <w:r w:rsidRPr="00AF66B1">
        <w:rPr>
          <w:rFonts w:eastAsia="Calibri"/>
          <w:lang w:eastAsia="ar-SA" w:bidi="he-IL"/>
        </w:rPr>
        <w:t>BSI per mėnesį</w:t>
      </w:r>
      <w:r w:rsidR="00313149" w:rsidRPr="00AF66B1">
        <w:rPr>
          <w:rFonts w:eastAsia="Calibri"/>
          <w:lang w:eastAsia="ar-SA" w:bidi="he-IL"/>
        </w:rPr>
        <w:t>.</w:t>
      </w:r>
    </w:p>
    <w:p w14:paraId="21D4B148" w14:textId="1DEF3480" w:rsidR="00E3732F" w:rsidRPr="00AF66B1" w:rsidRDefault="000C342A" w:rsidP="00063FA9">
      <w:pPr>
        <w:ind w:firstLine="720"/>
        <w:jc w:val="both"/>
        <w:rPr>
          <w:lang w:eastAsia="lt-LT"/>
        </w:rPr>
      </w:pPr>
      <w:r w:rsidRPr="00AF66B1">
        <w:rPr>
          <w:lang w:eastAsia="lt-LT"/>
        </w:rPr>
        <w:t>2</w:t>
      </w:r>
      <w:r w:rsidR="005C6647" w:rsidRPr="00AF66B1">
        <w:rPr>
          <w:lang w:eastAsia="lt-LT"/>
        </w:rPr>
        <w:t>.</w:t>
      </w:r>
      <w:r w:rsidR="00E3732F" w:rsidRPr="00AF66B1">
        <w:rPr>
          <w:lang w:eastAsia="lt-LT"/>
        </w:rPr>
        <w:t xml:space="preserve"> Pripažinti netekusi</w:t>
      </w:r>
      <w:r w:rsidRPr="00AF66B1">
        <w:rPr>
          <w:lang w:eastAsia="lt-LT"/>
        </w:rPr>
        <w:t>u</w:t>
      </w:r>
      <w:r w:rsidR="00E3732F" w:rsidRPr="00AF66B1">
        <w:rPr>
          <w:lang w:eastAsia="lt-LT"/>
        </w:rPr>
        <w:t xml:space="preserve"> galios</w:t>
      </w:r>
      <w:r w:rsidRPr="00AF66B1">
        <w:rPr>
          <w:lang w:eastAsia="lt-LT"/>
        </w:rPr>
        <w:t xml:space="preserve"> </w:t>
      </w:r>
      <w:r w:rsidR="00E3732F" w:rsidRPr="00AF66B1">
        <w:rPr>
          <w:lang w:eastAsia="lt-LT"/>
        </w:rPr>
        <w:t>Plungės rajono savivaldybės tarybos 20</w:t>
      </w:r>
      <w:r w:rsidR="009879BE" w:rsidRPr="00AF66B1">
        <w:rPr>
          <w:lang w:eastAsia="lt-LT"/>
        </w:rPr>
        <w:t>20</w:t>
      </w:r>
      <w:r w:rsidR="00E3732F" w:rsidRPr="00AF66B1">
        <w:rPr>
          <w:lang w:eastAsia="lt-LT"/>
        </w:rPr>
        <w:t xml:space="preserve"> m.</w:t>
      </w:r>
      <w:r w:rsidR="009879BE" w:rsidRPr="00AF66B1">
        <w:rPr>
          <w:lang w:eastAsia="lt-LT"/>
        </w:rPr>
        <w:t xml:space="preserve"> vasario</w:t>
      </w:r>
      <w:r w:rsidR="00E3732F" w:rsidRPr="00AF66B1">
        <w:rPr>
          <w:lang w:eastAsia="lt-LT"/>
        </w:rPr>
        <w:t xml:space="preserve"> </w:t>
      </w:r>
      <w:r w:rsidR="00B70C02" w:rsidRPr="00AF66B1">
        <w:rPr>
          <w:lang w:eastAsia="lt-LT"/>
        </w:rPr>
        <w:t>13</w:t>
      </w:r>
      <w:r w:rsidR="00E3732F" w:rsidRPr="00AF66B1">
        <w:rPr>
          <w:lang w:eastAsia="lt-LT"/>
        </w:rPr>
        <w:t xml:space="preserve"> d. sprendim</w:t>
      </w:r>
      <w:r w:rsidRPr="00AF66B1">
        <w:rPr>
          <w:lang w:eastAsia="lt-LT"/>
        </w:rPr>
        <w:t>o</w:t>
      </w:r>
      <w:r w:rsidR="00E3732F" w:rsidRPr="00AF66B1">
        <w:rPr>
          <w:lang w:eastAsia="lt-LT"/>
        </w:rPr>
        <w:t xml:space="preserve"> Nr. T1-</w:t>
      </w:r>
      <w:r w:rsidR="00A940EB" w:rsidRPr="00AF66B1">
        <w:rPr>
          <w:lang w:eastAsia="lt-LT"/>
        </w:rPr>
        <w:t>13</w:t>
      </w:r>
      <w:r w:rsidR="00E3732F" w:rsidRPr="00AF66B1">
        <w:rPr>
          <w:lang w:eastAsia="lt-LT"/>
        </w:rPr>
        <w:t xml:space="preserve"> „Dėl </w:t>
      </w:r>
      <w:r w:rsidR="002C0136">
        <w:rPr>
          <w:lang w:eastAsia="lt-LT"/>
        </w:rPr>
        <w:t>m</w:t>
      </w:r>
      <w:bookmarkStart w:id="2" w:name="_GoBack"/>
      <w:bookmarkEnd w:id="2"/>
      <w:r w:rsidR="00A940EB" w:rsidRPr="00AF66B1">
        <w:rPr>
          <w:lang w:eastAsia="lt-LT"/>
        </w:rPr>
        <w:t>aksimalių socialinės globos paslaugų Plungės rajono savivaldybės gyventojams finansavimo išlaidų dydžių sąrašo patvirtinimo ir socialinių paslaugų teikimo kainų nustatymo“</w:t>
      </w:r>
      <w:r w:rsidRPr="00AF66B1">
        <w:rPr>
          <w:lang w:eastAsia="lt-LT"/>
        </w:rPr>
        <w:t xml:space="preserve"> 1 punktą.</w:t>
      </w:r>
    </w:p>
    <w:bookmarkEnd w:id="1"/>
    <w:p w14:paraId="4579CB04" w14:textId="7FC2A945" w:rsidR="00D513B4" w:rsidRPr="00AF66B1" w:rsidRDefault="000C342A">
      <w:pPr>
        <w:ind w:firstLine="720"/>
        <w:jc w:val="both"/>
      </w:pPr>
      <w:r w:rsidRPr="00AF66B1">
        <w:rPr>
          <w:lang w:eastAsia="lt-LT"/>
        </w:rPr>
        <w:t>3</w:t>
      </w:r>
      <w:r w:rsidR="008A2B5B" w:rsidRPr="00AF66B1">
        <w:t xml:space="preserve">. </w:t>
      </w:r>
      <w:r w:rsidR="00F04463" w:rsidRPr="00AF66B1">
        <w:t>Paskelbti</w:t>
      </w:r>
      <w:r w:rsidR="008A2B5B" w:rsidRPr="00AF66B1">
        <w:t xml:space="preserve"> šį sprendimą Teisės aktų registre</w:t>
      </w:r>
      <w:r w:rsidR="00D513B4" w:rsidRPr="00AF66B1">
        <w:rPr>
          <w:rFonts w:eastAsia="Calibri"/>
        </w:rPr>
        <w:t xml:space="preserve"> </w:t>
      </w:r>
      <w:r w:rsidR="00D513B4" w:rsidRPr="00AF66B1">
        <w:t xml:space="preserve">ir Plungės rajono savivaldybės interneto svetainėje </w:t>
      </w:r>
      <w:hyperlink r:id="rId9" w:history="1">
        <w:r w:rsidR="00D513B4" w:rsidRPr="00AF66B1">
          <w:rPr>
            <w:rStyle w:val="Hipersaitas"/>
          </w:rPr>
          <w:t>www.plunge.lt</w:t>
        </w:r>
      </w:hyperlink>
      <w:r w:rsidR="00D513B4" w:rsidRPr="00AF66B1">
        <w:rPr>
          <w:u w:val="single"/>
        </w:rPr>
        <w:t>.</w:t>
      </w:r>
    </w:p>
    <w:p w14:paraId="6C6E3D14" w14:textId="71C7DB8B" w:rsidR="008A2B5B" w:rsidRPr="006C0E12" w:rsidRDefault="008A2B5B" w:rsidP="000C342A">
      <w:pPr>
        <w:jc w:val="both"/>
        <w:rPr>
          <w:color w:val="FF0000"/>
        </w:rPr>
      </w:pPr>
    </w:p>
    <w:p w14:paraId="2667DB60" w14:textId="77777777" w:rsidR="00EA6470" w:rsidRDefault="00EA6470" w:rsidP="00FF2FA6">
      <w:pPr>
        <w:jc w:val="both"/>
      </w:pPr>
    </w:p>
    <w:p w14:paraId="14D8E1D2" w14:textId="2F758F77" w:rsidR="000C342A" w:rsidRDefault="0092759B" w:rsidP="00FF2FA6">
      <w:pPr>
        <w:jc w:val="both"/>
      </w:pPr>
      <w:r>
        <w:t>S</w:t>
      </w:r>
      <w:r w:rsidRPr="00592B2B">
        <w:t>avivaldybės meras</w:t>
      </w:r>
    </w:p>
    <w:p w14:paraId="79DA2B51" w14:textId="77777777" w:rsidR="00C3600E" w:rsidRDefault="00C3600E" w:rsidP="0008475F">
      <w:pPr>
        <w:jc w:val="both"/>
      </w:pPr>
    </w:p>
    <w:p w14:paraId="41BCB285" w14:textId="77777777" w:rsidR="00C3600E" w:rsidRDefault="00C3600E" w:rsidP="0008475F">
      <w:pPr>
        <w:jc w:val="both"/>
      </w:pPr>
    </w:p>
    <w:p w14:paraId="4653DAA3" w14:textId="77777777" w:rsidR="00AF66B1" w:rsidRDefault="00AF66B1" w:rsidP="0008475F">
      <w:pPr>
        <w:jc w:val="both"/>
      </w:pPr>
    </w:p>
    <w:p w14:paraId="640A8957" w14:textId="77777777" w:rsidR="0008475F" w:rsidRDefault="0008475F" w:rsidP="0008475F">
      <w:pPr>
        <w:jc w:val="both"/>
      </w:pPr>
      <w:r>
        <w:t>SUDERINTA:</w:t>
      </w:r>
    </w:p>
    <w:p w14:paraId="0343CCDD" w14:textId="77777777" w:rsidR="0008475F" w:rsidRDefault="0008475F" w:rsidP="0008475F">
      <w:pPr>
        <w:jc w:val="both"/>
      </w:pPr>
      <w:r>
        <w:t>Administracijos direktorius Mindaugas Kaunas</w:t>
      </w:r>
    </w:p>
    <w:p w14:paraId="5B16F03B" w14:textId="77777777" w:rsidR="00553371" w:rsidRPr="009F6D1A" w:rsidRDefault="00553371" w:rsidP="0008475F">
      <w:pPr>
        <w:jc w:val="both"/>
      </w:pPr>
      <w:r w:rsidRPr="009F6D1A">
        <w:t>Administracijos direktoriaus pavaduotojas Mantas Česnauskas</w:t>
      </w:r>
    </w:p>
    <w:p w14:paraId="1A0AFF40" w14:textId="277DFECC" w:rsidR="0008475F" w:rsidRDefault="009F6D1A" w:rsidP="0008475F">
      <w:pPr>
        <w:jc w:val="both"/>
      </w:pPr>
      <w:r>
        <w:t>Protokolo skyriaus k</w:t>
      </w:r>
      <w:r w:rsidR="0008475F">
        <w:t xml:space="preserve">albos tvarkytoja </w:t>
      </w:r>
      <w:r w:rsidR="00056369">
        <w:t xml:space="preserve">Simona </w:t>
      </w:r>
      <w:proofErr w:type="spellStart"/>
      <w:r w:rsidR="00056369">
        <w:t>Grigalauskaitė</w:t>
      </w:r>
      <w:proofErr w:type="spellEnd"/>
    </w:p>
    <w:p w14:paraId="32EEEF60" w14:textId="77777777" w:rsidR="0008475F" w:rsidRDefault="0008475F" w:rsidP="0008475F">
      <w:pPr>
        <w:jc w:val="both"/>
      </w:pPr>
      <w:r w:rsidRPr="0076133E">
        <w:t>Juridinio ir personalo administravimo skyriaus vedėjas</w:t>
      </w:r>
      <w:r>
        <w:t xml:space="preserve"> Vytautas Tumas</w:t>
      </w:r>
    </w:p>
    <w:p w14:paraId="13620766" w14:textId="7DF33E8F" w:rsidR="0008475F" w:rsidRDefault="008568C7" w:rsidP="0008475F">
      <w:pPr>
        <w:jc w:val="both"/>
      </w:pPr>
      <w:r>
        <w:t xml:space="preserve">Finansų ir biudžeto skyriaus vedėja </w:t>
      </w:r>
      <w:r w:rsidRPr="001D2DC3">
        <w:t xml:space="preserve">Daiva </w:t>
      </w:r>
      <w:r w:rsidR="00247736" w:rsidRPr="001D2DC3">
        <w:t>Mažeikienė</w:t>
      </w:r>
    </w:p>
    <w:p w14:paraId="216C06AF" w14:textId="77777777" w:rsidR="005B7BFD" w:rsidRPr="005B7BFD" w:rsidRDefault="005B7BFD" w:rsidP="005B7BFD">
      <w:pPr>
        <w:jc w:val="both"/>
      </w:pPr>
      <w:r w:rsidRPr="005B7BFD">
        <w:t>Administracijos patarėjas Dalius Pečiulis</w:t>
      </w:r>
    </w:p>
    <w:p w14:paraId="71F024C7" w14:textId="77777777" w:rsidR="007F6E57" w:rsidRDefault="007F6E57" w:rsidP="0008475F">
      <w:pPr>
        <w:jc w:val="both"/>
      </w:pPr>
    </w:p>
    <w:p w14:paraId="13BCC2C2" w14:textId="78F767BE" w:rsidR="000B65B0" w:rsidRPr="00AF66B1" w:rsidRDefault="0008475F" w:rsidP="00D71156">
      <w:pPr>
        <w:jc w:val="both"/>
      </w:pPr>
      <w:r>
        <w:t>Sprendimą rengė</w:t>
      </w:r>
      <w:r w:rsidR="00AF66B1">
        <w:t xml:space="preserve"> </w:t>
      </w:r>
      <w:r>
        <w:t xml:space="preserve">Socialinės paramos skyriaus </w:t>
      </w:r>
      <w:r w:rsidR="00DA5585">
        <w:t>vedėja Jolanta Puidokienė</w:t>
      </w:r>
    </w:p>
    <w:p w14:paraId="4B8839BC" w14:textId="77777777" w:rsidR="0008475F" w:rsidRPr="0008475F" w:rsidRDefault="0008475F" w:rsidP="0008475F">
      <w:pPr>
        <w:jc w:val="center"/>
        <w:rPr>
          <w:b/>
          <w:lang w:eastAsia="my-MM" w:bidi="my-MM"/>
        </w:rPr>
      </w:pPr>
      <w:r w:rsidRPr="0008475F">
        <w:rPr>
          <w:b/>
          <w:lang w:eastAsia="my-MM" w:bidi="my-MM"/>
        </w:rPr>
        <w:lastRenderedPageBreak/>
        <w:t>SOCIALINĖS PARAMOS SKYRIUS</w:t>
      </w:r>
    </w:p>
    <w:p w14:paraId="441BC70D" w14:textId="77777777" w:rsidR="0008475F" w:rsidRPr="0008475F" w:rsidRDefault="0008475F" w:rsidP="0008475F">
      <w:pPr>
        <w:jc w:val="center"/>
        <w:rPr>
          <w:b/>
          <w:lang w:eastAsia="lt-LT"/>
        </w:rPr>
      </w:pPr>
    </w:p>
    <w:p w14:paraId="78B00AD2" w14:textId="77777777" w:rsidR="0008475F" w:rsidRPr="0008475F" w:rsidRDefault="0008475F" w:rsidP="0008475F">
      <w:pPr>
        <w:jc w:val="center"/>
        <w:rPr>
          <w:b/>
          <w:lang w:eastAsia="lt-LT"/>
        </w:rPr>
      </w:pPr>
      <w:r w:rsidRPr="0008475F">
        <w:rPr>
          <w:b/>
          <w:lang w:eastAsia="lt-LT"/>
        </w:rPr>
        <w:t>AIŠKINAMASIS RAŠTAS</w:t>
      </w:r>
    </w:p>
    <w:p w14:paraId="149C16F9" w14:textId="77777777" w:rsidR="0008475F" w:rsidRPr="0008475F" w:rsidRDefault="0008475F" w:rsidP="0008475F">
      <w:pPr>
        <w:jc w:val="center"/>
        <w:rPr>
          <w:b/>
          <w:lang w:eastAsia="lt-LT"/>
        </w:rPr>
      </w:pPr>
      <w:r w:rsidRPr="0008475F">
        <w:rPr>
          <w:b/>
          <w:lang w:eastAsia="lt-LT"/>
        </w:rPr>
        <w:t>PRIE SAVIVALDYBĖS TARYBOS SPRENDIMO PROJEKTO</w:t>
      </w:r>
    </w:p>
    <w:tbl>
      <w:tblPr>
        <w:tblW w:w="9854" w:type="dxa"/>
        <w:tblLook w:val="01E0" w:firstRow="1" w:lastRow="1" w:firstColumn="1" w:lastColumn="1" w:noHBand="0" w:noVBand="0"/>
      </w:tblPr>
      <w:tblGrid>
        <w:gridCol w:w="9854"/>
      </w:tblGrid>
      <w:tr w:rsidR="0008475F" w:rsidRPr="0008475F" w14:paraId="54C37688" w14:textId="77777777" w:rsidTr="008F78AA">
        <w:tc>
          <w:tcPr>
            <w:tcW w:w="9854" w:type="dxa"/>
            <w:shd w:val="clear" w:color="auto" w:fill="auto"/>
          </w:tcPr>
          <w:p w14:paraId="3F08EEF1" w14:textId="4F2702F7" w:rsidR="0008475F" w:rsidRPr="00621C40" w:rsidRDefault="0008475F" w:rsidP="00621C40">
            <w:pPr>
              <w:jc w:val="center"/>
              <w:rPr>
                <w:rFonts w:eastAsia="Arial Unicode MS"/>
                <w:b/>
                <w:bCs/>
                <w:kern w:val="1"/>
                <w:lang w:eastAsia="lt-LT"/>
              </w:rPr>
            </w:pPr>
            <w:r w:rsidRPr="0008475F">
              <w:rPr>
                <w:b/>
              </w:rPr>
              <w:t>,,</w:t>
            </w:r>
            <w:r w:rsidR="00621C40" w:rsidRPr="00621C40">
              <w:rPr>
                <w:rFonts w:eastAsia="Arial Unicode MS"/>
                <w:b/>
                <w:bCs/>
                <w:kern w:val="1"/>
                <w:lang w:eastAsia="lt-LT"/>
              </w:rPr>
              <w:t xml:space="preserve">DĖL MAKSIMALIŲ SOCIALINĖS GLOBOS PASLAUGŲ </w:t>
            </w:r>
            <w:bookmarkStart w:id="3" w:name="_Hlk122595640"/>
            <w:r w:rsidR="00621C40" w:rsidRPr="00621C40">
              <w:rPr>
                <w:rFonts w:eastAsia="Arial Unicode MS"/>
                <w:b/>
                <w:bCs/>
                <w:kern w:val="1"/>
                <w:lang w:eastAsia="lt-LT"/>
              </w:rPr>
              <w:t xml:space="preserve">PLUNGĖS RAJONO SAVIVALDYBĖS GYVENTOJAMS FINANSAVIMO IŠLAIDŲ DYDŽIŲ </w:t>
            </w:r>
            <w:bookmarkEnd w:id="3"/>
            <w:r w:rsidR="00621C40" w:rsidRPr="00621C40">
              <w:rPr>
                <w:rFonts w:eastAsia="Arial Unicode MS"/>
                <w:b/>
                <w:bCs/>
                <w:kern w:val="1"/>
                <w:lang w:eastAsia="lt-LT"/>
              </w:rPr>
              <w:t>PATVIRTINIMO</w:t>
            </w:r>
            <w:r w:rsidR="00621C40">
              <w:rPr>
                <w:rFonts w:eastAsia="Arial Unicode MS"/>
                <w:b/>
                <w:bCs/>
                <w:kern w:val="1"/>
                <w:lang w:eastAsia="lt-LT"/>
              </w:rPr>
              <w:t>“</w:t>
            </w:r>
          </w:p>
        </w:tc>
      </w:tr>
      <w:tr w:rsidR="0008475F" w:rsidRPr="0008475F" w14:paraId="5C0A7C5B" w14:textId="77777777" w:rsidTr="008F78AA">
        <w:tc>
          <w:tcPr>
            <w:tcW w:w="9854" w:type="dxa"/>
            <w:shd w:val="clear" w:color="auto" w:fill="auto"/>
          </w:tcPr>
          <w:p w14:paraId="69A71738" w14:textId="77777777" w:rsidR="000B65B0" w:rsidRPr="0008475F" w:rsidRDefault="000B65B0" w:rsidP="002C09A8">
            <w:pPr>
              <w:rPr>
                <w:lang w:eastAsia="lt-LT"/>
              </w:rPr>
            </w:pPr>
          </w:p>
          <w:p w14:paraId="4A32BB0D" w14:textId="001A80DE" w:rsidR="0008475F" w:rsidRPr="0008475F" w:rsidRDefault="00324E0F" w:rsidP="0008475F">
            <w:pPr>
              <w:jc w:val="center"/>
              <w:rPr>
                <w:lang w:eastAsia="lt-LT"/>
              </w:rPr>
            </w:pPr>
            <w:r>
              <w:rPr>
                <w:lang w:eastAsia="lt-LT"/>
              </w:rPr>
              <w:t>202</w:t>
            </w:r>
            <w:r w:rsidR="00621C40">
              <w:rPr>
                <w:lang w:eastAsia="lt-LT"/>
              </w:rPr>
              <w:t>3</w:t>
            </w:r>
            <w:r>
              <w:rPr>
                <w:lang w:eastAsia="lt-LT"/>
              </w:rPr>
              <w:t xml:space="preserve"> m.</w:t>
            </w:r>
            <w:r w:rsidR="0008475F" w:rsidRPr="0008475F">
              <w:rPr>
                <w:lang w:eastAsia="lt-LT"/>
              </w:rPr>
              <w:t xml:space="preserve"> </w:t>
            </w:r>
            <w:r w:rsidR="00621C40">
              <w:rPr>
                <w:lang w:eastAsia="lt-LT"/>
              </w:rPr>
              <w:t>sausio</w:t>
            </w:r>
            <w:r w:rsidR="007F6E57">
              <w:rPr>
                <w:lang w:eastAsia="lt-LT"/>
              </w:rPr>
              <w:t xml:space="preserve"> </w:t>
            </w:r>
            <w:r w:rsidR="003057A2" w:rsidRPr="003057A2">
              <w:rPr>
                <w:lang w:eastAsia="lt-LT"/>
              </w:rPr>
              <w:t>10</w:t>
            </w:r>
            <w:r w:rsidR="008F7C35" w:rsidRPr="0052378D">
              <w:rPr>
                <w:color w:val="FF0000"/>
                <w:lang w:eastAsia="lt-LT"/>
              </w:rPr>
              <w:t xml:space="preserve"> </w:t>
            </w:r>
            <w:r w:rsidR="0008475F" w:rsidRPr="0008475F">
              <w:rPr>
                <w:lang w:eastAsia="lt-LT"/>
              </w:rPr>
              <w:t xml:space="preserve">d. </w:t>
            </w:r>
          </w:p>
          <w:p w14:paraId="173EB74B" w14:textId="77777777" w:rsidR="0008475F" w:rsidRPr="0008475F" w:rsidRDefault="0008475F" w:rsidP="0008475F">
            <w:pPr>
              <w:jc w:val="center"/>
              <w:rPr>
                <w:lang w:eastAsia="lt-LT"/>
              </w:rPr>
            </w:pPr>
            <w:r w:rsidRPr="0008475F">
              <w:rPr>
                <w:lang w:eastAsia="lt-LT"/>
              </w:rPr>
              <w:t>Plungė</w:t>
            </w:r>
          </w:p>
        </w:tc>
      </w:tr>
    </w:tbl>
    <w:p w14:paraId="19518D2C" w14:textId="77777777" w:rsidR="0008475F" w:rsidRPr="0008475F" w:rsidRDefault="0008475F" w:rsidP="0008475F">
      <w:pPr>
        <w:rPr>
          <w:lang w:eastAsia="lt-LT"/>
        </w:rPr>
      </w:pPr>
    </w:p>
    <w:p w14:paraId="68A189DA" w14:textId="77777777" w:rsidR="0008475F" w:rsidRPr="0008475F" w:rsidRDefault="0008475F" w:rsidP="00C3600E">
      <w:pPr>
        <w:ind w:firstLine="720"/>
        <w:jc w:val="both"/>
        <w:rPr>
          <w:lang w:eastAsia="lt-LT"/>
        </w:rPr>
      </w:pPr>
      <w:r w:rsidRPr="0008475F">
        <w:rPr>
          <w:b/>
          <w:lang w:eastAsia="lt-LT"/>
        </w:rPr>
        <w:t>1. Parengto teisės akto projekto tikslai, uždaviniai, problemos esmė.</w:t>
      </w:r>
    </w:p>
    <w:p w14:paraId="3F77694F" w14:textId="69147B5B" w:rsidR="006C0E12" w:rsidRPr="00B82065" w:rsidRDefault="0008475F">
      <w:pPr>
        <w:tabs>
          <w:tab w:val="left" w:pos="-426"/>
        </w:tabs>
        <w:ind w:firstLine="720"/>
        <w:contextualSpacing/>
        <w:jc w:val="both"/>
        <w:rPr>
          <w:b/>
          <w:bCs/>
          <w:lang w:eastAsia="lt-LT"/>
        </w:rPr>
      </w:pPr>
      <w:r w:rsidRPr="00DE3CA1">
        <w:rPr>
          <w:lang w:eastAsia="lt-LT"/>
        </w:rPr>
        <w:t>Sprendimo projekto tikslas</w:t>
      </w:r>
      <w:r w:rsidR="00EF20E0">
        <w:rPr>
          <w:lang w:eastAsia="lt-LT"/>
        </w:rPr>
        <w:t xml:space="preserve"> </w:t>
      </w:r>
      <w:r w:rsidR="006C0E12">
        <w:rPr>
          <w:lang w:eastAsia="lt-LT"/>
        </w:rPr>
        <w:t>–</w:t>
      </w:r>
      <w:r w:rsidR="00EF20E0">
        <w:rPr>
          <w:lang w:eastAsia="lt-LT"/>
        </w:rPr>
        <w:t xml:space="preserve"> </w:t>
      </w:r>
      <w:bookmarkStart w:id="4" w:name="_Hlk122727724"/>
      <w:r w:rsidR="006C0E12">
        <w:rPr>
          <w:lang w:eastAsia="lt-LT"/>
        </w:rPr>
        <w:t>patvirtinti</w:t>
      </w:r>
      <w:r w:rsidR="006C0E12" w:rsidRPr="006C0E12">
        <w:rPr>
          <w:lang w:eastAsia="lt-LT"/>
        </w:rPr>
        <w:t xml:space="preserve"> </w:t>
      </w:r>
      <w:bookmarkStart w:id="5" w:name="_Hlk123558422"/>
      <w:r w:rsidR="006C0E12" w:rsidRPr="006C0E12">
        <w:rPr>
          <w:lang w:eastAsia="lt-LT"/>
        </w:rPr>
        <w:t>maksimalius socialinės globos</w:t>
      </w:r>
      <w:r w:rsidR="006C0E12">
        <w:rPr>
          <w:lang w:eastAsia="lt-LT"/>
        </w:rPr>
        <w:t xml:space="preserve"> </w:t>
      </w:r>
      <w:r w:rsidR="006C0E12" w:rsidRPr="006C0E12">
        <w:rPr>
          <w:lang w:eastAsia="lt-LT"/>
        </w:rPr>
        <w:t xml:space="preserve">paslaugų </w:t>
      </w:r>
      <w:r w:rsidR="006C0E12" w:rsidRPr="00C34EA2">
        <w:rPr>
          <w:lang w:eastAsia="lt-LT"/>
        </w:rPr>
        <w:t>Plungės rajono savivaldybės gyventojams finansavimo išlaidų dydži</w:t>
      </w:r>
      <w:r w:rsidR="00C34EA2">
        <w:rPr>
          <w:lang w:eastAsia="lt-LT"/>
        </w:rPr>
        <w:t>us</w:t>
      </w:r>
      <w:bookmarkEnd w:id="4"/>
      <w:bookmarkEnd w:id="5"/>
      <w:r w:rsidR="000C342A">
        <w:rPr>
          <w:lang w:eastAsia="lt-LT"/>
        </w:rPr>
        <w:t>.</w:t>
      </w:r>
      <w:r w:rsidR="00C34EA2" w:rsidRPr="00C34EA2">
        <w:rPr>
          <w:b/>
          <w:bCs/>
          <w:lang w:eastAsia="lt-LT"/>
        </w:rPr>
        <w:t xml:space="preserve"> </w:t>
      </w:r>
    </w:p>
    <w:p w14:paraId="63D2C1C9" w14:textId="77777777" w:rsidR="000C342A" w:rsidRDefault="0008475F">
      <w:pPr>
        <w:tabs>
          <w:tab w:val="left" w:pos="2127"/>
        </w:tabs>
        <w:ind w:firstLine="720"/>
        <w:jc w:val="both"/>
        <w:rPr>
          <w:b/>
          <w:lang w:eastAsia="lt-LT"/>
        </w:rPr>
      </w:pPr>
      <w:r w:rsidRPr="0008475F">
        <w:rPr>
          <w:b/>
          <w:lang w:eastAsia="lt-LT"/>
        </w:rPr>
        <w:t xml:space="preserve">2. Kaip šiuo metu yra sprendžiami projekte aptarti klausimai. </w:t>
      </w:r>
    </w:p>
    <w:p w14:paraId="77418CAD" w14:textId="05A9F2C2" w:rsidR="009D2B25" w:rsidRPr="000C342A" w:rsidRDefault="009D2B25">
      <w:pPr>
        <w:tabs>
          <w:tab w:val="left" w:pos="2127"/>
        </w:tabs>
        <w:ind w:firstLine="720"/>
        <w:jc w:val="both"/>
        <w:rPr>
          <w:b/>
          <w:lang w:eastAsia="lt-LT"/>
        </w:rPr>
      </w:pPr>
      <w:r w:rsidRPr="009D2B25">
        <w:t xml:space="preserve">Maksimalus socialinės globos </w:t>
      </w:r>
      <w:r>
        <w:t>paslaugų Plungės rajono savivaldybės gyventojams finansavimo išlaidų dydžių sąrašas patvirtintas</w:t>
      </w:r>
      <w:r w:rsidRPr="009D2B25">
        <w:t xml:space="preserve"> 202</w:t>
      </w:r>
      <w:r>
        <w:t>0</w:t>
      </w:r>
      <w:r w:rsidRPr="009D2B25">
        <w:t xml:space="preserve"> m. </w:t>
      </w:r>
      <w:r>
        <w:t>vasario</w:t>
      </w:r>
      <w:r w:rsidRPr="009D2B25">
        <w:t xml:space="preserve"> </w:t>
      </w:r>
      <w:r w:rsidR="0009332F">
        <w:t>1</w:t>
      </w:r>
      <w:r w:rsidRPr="009D2B25">
        <w:t xml:space="preserve">3 d. </w:t>
      </w:r>
      <w:r w:rsidR="0009332F">
        <w:t>Plungės</w:t>
      </w:r>
      <w:r w:rsidRPr="009D2B25">
        <w:t xml:space="preserve"> rajono savivaldybės tarybos sprendimu Nr. T</w:t>
      </w:r>
      <w:r w:rsidR="0009332F">
        <w:t>1-13</w:t>
      </w:r>
      <w:r w:rsidRPr="009D2B25">
        <w:t xml:space="preserve"> „Dėl maksimalių socialinės globos </w:t>
      </w:r>
      <w:r w:rsidR="0009332F">
        <w:t>paslaugų Plungės rajono savivaldybės gyventojams finansavimo išlaidų dydžių sąrašo patvirtinimo ir socialinių paslaugų teikimo kainų nustatymo“</w:t>
      </w:r>
      <w:r w:rsidR="0084257E">
        <w:t>.</w:t>
      </w:r>
    </w:p>
    <w:p w14:paraId="4722B589" w14:textId="4C8649C3" w:rsidR="00AF3CB0" w:rsidRDefault="009D2B25" w:rsidP="00D71156">
      <w:pPr>
        <w:tabs>
          <w:tab w:val="left" w:pos="720"/>
        </w:tabs>
        <w:ind w:firstLine="720"/>
        <w:jc w:val="both"/>
      </w:pPr>
      <w:r w:rsidRPr="009D2B25">
        <w:t xml:space="preserve">Kiekvienais metais įvairaus pavaldumo globos įstaigos, kuriose apgyvendinti </w:t>
      </w:r>
      <w:r w:rsidR="0009332F">
        <w:t>Plungės</w:t>
      </w:r>
      <w:r w:rsidRPr="009D2B25">
        <w:t xml:space="preserve"> rajono savivaldybės gyventojai, informuoja </w:t>
      </w:r>
      <w:r w:rsidR="0009332F">
        <w:t xml:space="preserve">Plungės rajono savivaldybę (toliau </w:t>
      </w:r>
      <w:r w:rsidR="00C3600E">
        <w:t>–</w:t>
      </w:r>
      <w:r w:rsidR="0009332F">
        <w:t xml:space="preserve"> </w:t>
      </w:r>
      <w:r w:rsidRPr="009D2B25">
        <w:t>Savivaldyb</w:t>
      </w:r>
      <w:r w:rsidR="0009332F">
        <w:t>ė)</w:t>
      </w:r>
      <w:r w:rsidRPr="009D2B25">
        <w:t xml:space="preserve"> apie </w:t>
      </w:r>
      <w:r w:rsidR="0009332F">
        <w:t xml:space="preserve">socialinės globos </w:t>
      </w:r>
      <w:r w:rsidRPr="009D2B25">
        <w:t>paslaugų kainų pokyčius</w:t>
      </w:r>
      <w:r w:rsidR="0009332F">
        <w:t xml:space="preserve"> jų įstaigose</w:t>
      </w:r>
      <w:r w:rsidRPr="009D2B25">
        <w:t>.</w:t>
      </w:r>
      <w:r w:rsidR="0009332F">
        <w:t xml:space="preserve"> Apgyvendinus asmenis socialinės globos įstaigose</w:t>
      </w:r>
      <w:r w:rsidR="00C3600E">
        <w:t>,</w:t>
      </w:r>
      <w:r w:rsidR="0009332F">
        <w:t xml:space="preserve"> Savivaldybė kompensuoja </w:t>
      </w:r>
      <w:r w:rsidR="00AF3CB0">
        <w:t xml:space="preserve">iš Savivaldybės biudžeto arba iš valstybės biudžeto specialiųjų tikslinių dotacijų (asmeniui su sunkia negalia) </w:t>
      </w:r>
      <w:r w:rsidR="0009332F">
        <w:t>socialinės globos paslaugų kainos dalį</w:t>
      </w:r>
      <w:r w:rsidR="00C3600E">
        <w:t>,</w:t>
      </w:r>
      <w:r w:rsidR="0084257E">
        <w:t xml:space="preserve"> </w:t>
      </w:r>
      <w:r w:rsidR="0009332F">
        <w:t xml:space="preserve">vadovaujantis Savivaldybės tarybos patvirtintais </w:t>
      </w:r>
      <w:r w:rsidR="00AF3CB0" w:rsidRPr="00AF3CB0">
        <w:t>Plungės rajono savivaldybės gyventojams finansavimo išlaid</w:t>
      </w:r>
      <w:r w:rsidR="00AF3CB0">
        <w:t>ų</w:t>
      </w:r>
      <w:r w:rsidR="0009332F">
        <w:t xml:space="preserve"> dydžiais.</w:t>
      </w:r>
      <w:r w:rsidRPr="009D2B25">
        <w:t xml:space="preserve"> </w:t>
      </w:r>
    </w:p>
    <w:p w14:paraId="442FD4B2" w14:textId="21BE6DCF" w:rsidR="00E86DEB" w:rsidRDefault="009D2B25" w:rsidP="00D71156">
      <w:pPr>
        <w:tabs>
          <w:tab w:val="left" w:pos="720"/>
        </w:tabs>
        <w:ind w:firstLine="720"/>
        <w:jc w:val="both"/>
      </w:pPr>
      <w:r w:rsidRPr="009D2B25">
        <w:t>Pateikiam</w:t>
      </w:r>
      <w:r w:rsidR="00C3600E">
        <w:t>a</w:t>
      </w:r>
      <w:r w:rsidRPr="009D2B25">
        <w:t xml:space="preserve"> informacij</w:t>
      </w:r>
      <w:r w:rsidR="00C3600E">
        <w:t>a</w:t>
      </w:r>
      <w:r w:rsidRPr="009D2B25">
        <w:t xml:space="preserve">, kaip keitėsi socialinės globos kainos </w:t>
      </w:r>
      <w:r w:rsidR="00B25AFC">
        <w:t xml:space="preserve">socialinės globos </w:t>
      </w:r>
      <w:r w:rsidR="00157502">
        <w:t>įstaigose</w:t>
      </w:r>
      <w:r w:rsidR="00C3600E">
        <w:t xml:space="preserve"> 2022–2023 metais:</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71"/>
        <w:gridCol w:w="851"/>
        <w:gridCol w:w="850"/>
        <w:gridCol w:w="1134"/>
        <w:gridCol w:w="1134"/>
        <w:gridCol w:w="992"/>
        <w:gridCol w:w="993"/>
        <w:gridCol w:w="1105"/>
      </w:tblGrid>
      <w:tr w:rsidR="008174CD" w:rsidRPr="00737670" w14:paraId="6015AA45" w14:textId="77777777" w:rsidTr="007E7FB1">
        <w:tc>
          <w:tcPr>
            <w:tcW w:w="568" w:type="dxa"/>
            <w:vMerge w:val="restart"/>
            <w:shd w:val="clear" w:color="auto" w:fill="auto"/>
          </w:tcPr>
          <w:p w14:paraId="70A42729" w14:textId="77777777" w:rsidR="001D497E" w:rsidRPr="00737670" w:rsidRDefault="001D497E" w:rsidP="007F6E57">
            <w:pPr>
              <w:jc w:val="center"/>
            </w:pPr>
            <w:bookmarkStart w:id="6" w:name="_Hlk122697402"/>
            <w:r w:rsidRPr="00737670">
              <w:t>Eil.</w:t>
            </w:r>
          </w:p>
          <w:p w14:paraId="647F3353" w14:textId="77777777" w:rsidR="001D497E" w:rsidRPr="00737670" w:rsidRDefault="001D497E" w:rsidP="007F6E57">
            <w:pPr>
              <w:jc w:val="center"/>
            </w:pPr>
            <w:r w:rsidRPr="00737670">
              <w:t>Nr.</w:t>
            </w:r>
          </w:p>
        </w:tc>
        <w:tc>
          <w:tcPr>
            <w:tcW w:w="1871" w:type="dxa"/>
            <w:vMerge w:val="restart"/>
            <w:shd w:val="clear" w:color="auto" w:fill="auto"/>
          </w:tcPr>
          <w:p w14:paraId="7EE0D27D" w14:textId="77777777" w:rsidR="001D497E" w:rsidRPr="00737670" w:rsidRDefault="001D497E" w:rsidP="007F6E57">
            <w:pPr>
              <w:jc w:val="center"/>
            </w:pPr>
          </w:p>
          <w:p w14:paraId="11F7EF5D" w14:textId="77777777" w:rsidR="001D497E" w:rsidRPr="00737670" w:rsidRDefault="001D497E" w:rsidP="007F6E57">
            <w:pPr>
              <w:jc w:val="center"/>
            </w:pPr>
          </w:p>
          <w:p w14:paraId="6FA67044" w14:textId="77777777" w:rsidR="001D497E" w:rsidRPr="00737670" w:rsidRDefault="001D497E" w:rsidP="007F6E57">
            <w:pPr>
              <w:jc w:val="center"/>
            </w:pPr>
          </w:p>
          <w:p w14:paraId="5F2DC45B" w14:textId="77777777" w:rsidR="001D497E" w:rsidRPr="00737670" w:rsidRDefault="001D497E" w:rsidP="007F6E57">
            <w:pPr>
              <w:jc w:val="center"/>
            </w:pPr>
            <w:r w:rsidRPr="00737670">
              <w:t>Globos namai</w:t>
            </w:r>
          </w:p>
        </w:tc>
        <w:tc>
          <w:tcPr>
            <w:tcW w:w="851" w:type="dxa"/>
            <w:vMerge w:val="restart"/>
          </w:tcPr>
          <w:p w14:paraId="79D2C75F" w14:textId="77777777" w:rsidR="001D497E" w:rsidRPr="00737670" w:rsidRDefault="001D497E" w:rsidP="007F6E57">
            <w:pPr>
              <w:jc w:val="center"/>
            </w:pPr>
          </w:p>
        </w:tc>
        <w:tc>
          <w:tcPr>
            <w:tcW w:w="3118" w:type="dxa"/>
            <w:gridSpan w:val="3"/>
            <w:shd w:val="clear" w:color="auto" w:fill="auto"/>
          </w:tcPr>
          <w:p w14:paraId="2637926E" w14:textId="77777777" w:rsidR="001D497E" w:rsidRPr="00737670" w:rsidRDefault="001D497E" w:rsidP="007F6E57">
            <w:pPr>
              <w:jc w:val="center"/>
            </w:pPr>
            <w:r w:rsidRPr="00737670">
              <w:t xml:space="preserve">Savivaldybės </w:t>
            </w:r>
          </w:p>
          <w:p w14:paraId="49786BCD" w14:textId="77777777" w:rsidR="0054771E" w:rsidRDefault="001D497E" w:rsidP="007F6E57">
            <w:pPr>
              <w:jc w:val="center"/>
            </w:pPr>
            <w:r w:rsidRPr="00737670">
              <w:t>biudžeto lėšos /</w:t>
            </w:r>
          </w:p>
          <w:p w14:paraId="3CF956CF" w14:textId="5923B234" w:rsidR="001D497E" w:rsidRPr="00737670" w:rsidRDefault="00BD5F29" w:rsidP="007F6E57">
            <w:pPr>
              <w:jc w:val="center"/>
            </w:pPr>
            <w:r>
              <w:t xml:space="preserve">asmenys </w:t>
            </w:r>
            <w:r w:rsidR="0054771E">
              <w:t>su negalia</w:t>
            </w:r>
            <w:r w:rsidR="00154DE9">
              <w:t xml:space="preserve"> </w:t>
            </w:r>
            <w:r w:rsidR="001D497E" w:rsidRPr="00737670">
              <w:t>/</w:t>
            </w:r>
          </w:p>
        </w:tc>
        <w:tc>
          <w:tcPr>
            <w:tcW w:w="3090" w:type="dxa"/>
            <w:gridSpan w:val="3"/>
            <w:shd w:val="clear" w:color="auto" w:fill="FFFFFF" w:themeFill="background1"/>
          </w:tcPr>
          <w:p w14:paraId="44841CAA" w14:textId="77777777" w:rsidR="001D497E" w:rsidRPr="00737670" w:rsidRDefault="001D497E" w:rsidP="007F6E57">
            <w:pPr>
              <w:jc w:val="center"/>
            </w:pPr>
            <w:r w:rsidRPr="00737670">
              <w:t>Valstybės biudžeto lėšos</w:t>
            </w:r>
          </w:p>
          <w:p w14:paraId="1B4C7AF4" w14:textId="77777777" w:rsidR="001D497E" w:rsidRPr="00737670" w:rsidRDefault="001D497E" w:rsidP="007F6E57">
            <w:pPr>
              <w:jc w:val="center"/>
            </w:pPr>
            <w:r w:rsidRPr="00737670">
              <w:t xml:space="preserve"> /asmenys su sunkia negalia/</w:t>
            </w:r>
          </w:p>
        </w:tc>
      </w:tr>
      <w:tr w:rsidR="008174CD" w:rsidRPr="00737670" w14:paraId="317A861B" w14:textId="3051EAB5" w:rsidTr="007E7FB1">
        <w:trPr>
          <w:trHeight w:val="887"/>
        </w:trPr>
        <w:tc>
          <w:tcPr>
            <w:tcW w:w="568" w:type="dxa"/>
            <w:vMerge/>
            <w:shd w:val="clear" w:color="auto" w:fill="auto"/>
          </w:tcPr>
          <w:p w14:paraId="3A320BC8" w14:textId="77777777" w:rsidR="008174CD" w:rsidRPr="00737670" w:rsidRDefault="008174CD" w:rsidP="007F6E57">
            <w:pPr>
              <w:jc w:val="center"/>
            </w:pPr>
          </w:p>
        </w:tc>
        <w:tc>
          <w:tcPr>
            <w:tcW w:w="1871" w:type="dxa"/>
            <w:vMerge/>
            <w:shd w:val="clear" w:color="auto" w:fill="auto"/>
          </w:tcPr>
          <w:p w14:paraId="2CFAD505" w14:textId="77777777" w:rsidR="008174CD" w:rsidRPr="00737670" w:rsidRDefault="008174CD" w:rsidP="007F6E57">
            <w:pPr>
              <w:jc w:val="center"/>
            </w:pPr>
          </w:p>
        </w:tc>
        <w:tc>
          <w:tcPr>
            <w:tcW w:w="851" w:type="dxa"/>
            <w:vMerge/>
          </w:tcPr>
          <w:p w14:paraId="2DCAE0BB" w14:textId="77777777" w:rsidR="008174CD" w:rsidRPr="00737670" w:rsidRDefault="008174CD" w:rsidP="007F6E57">
            <w:pPr>
              <w:jc w:val="center"/>
            </w:pPr>
          </w:p>
        </w:tc>
        <w:tc>
          <w:tcPr>
            <w:tcW w:w="850" w:type="dxa"/>
            <w:shd w:val="clear" w:color="auto" w:fill="auto"/>
          </w:tcPr>
          <w:p w14:paraId="5B1C3D73" w14:textId="77777777" w:rsidR="008174CD" w:rsidRPr="00737670" w:rsidRDefault="008174CD" w:rsidP="007F6E57">
            <w:pPr>
              <w:jc w:val="center"/>
            </w:pPr>
            <w:r w:rsidRPr="00737670">
              <w:t>Kaina</w:t>
            </w:r>
          </w:p>
          <w:p w14:paraId="656E449C" w14:textId="3277DE07" w:rsidR="008174CD" w:rsidRPr="00737670" w:rsidRDefault="00154DE9" w:rsidP="00154DE9">
            <w:r>
              <w:t>/</w:t>
            </w:r>
            <w:proofErr w:type="spellStart"/>
            <w:r w:rsidR="008174CD" w:rsidRPr="00737670">
              <w:t>Eu</w:t>
            </w:r>
            <w:r>
              <w:t>r</w:t>
            </w:r>
            <w:proofErr w:type="spellEnd"/>
            <w:r>
              <w:t>/mėn.</w:t>
            </w:r>
          </w:p>
        </w:tc>
        <w:tc>
          <w:tcPr>
            <w:tcW w:w="1134" w:type="dxa"/>
            <w:shd w:val="clear" w:color="auto" w:fill="auto"/>
          </w:tcPr>
          <w:p w14:paraId="2181742F" w14:textId="40584B1F" w:rsidR="008174CD" w:rsidRPr="002C354A" w:rsidRDefault="008174CD" w:rsidP="007F6E57">
            <w:pPr>
              <w:rPr>
                <w:sz w:val="18"/>
                <w:szCs w:val="18"/>
              </w:rPr>
            </w:pPr>
            <w:r>
              <w:rPr>
                <w:sz w:val="18"/>
                <w:szCs w:val="18"/>
              </w:rPr>
              <w:t>Skirtumas</w:t>
            </w:r>
          </w:p>
        </w:tc>
        <w:tc>
          <w:tcPr>
            <w:tcW w:w="1134" w:type="dxa"/>
            <w:shd w:val="clear" w:color="auto" w:fill="auto"/>
          </w:tcPr>
          <w:p w14:paraId="7FB9E43D" w14:textId="77777777" w:rsidR="008174CD" w:rsidRDefault="008174CD" w:rsidP="008174CD">
            <w:r w:rsidRPr="00737670">
              <w:t xml:space="preserve">Asmenų </w:t>
            </w:r>
          </w:p>
          <w:p w14:paraId="6E8F0BA4" w14:textId="1975F4B2" w:rsidR="008174CD" w:rsidRDefault="008174CD" w:rsidP="008174CD">
            <w:r w:rsidRPr="00737670">
              <w:t>skaičius</w:t>
            </w:r>
          </w:p>
          <w:p w14:paraId="16A3504D" w14:textId="00BE873F" w:rsidR="008174CD" w:rsidRPr="002C354A" w:rsidRDefault="008174CD" w:rsidP="008174CD">
            <w:pPr>
              <w:rPr>
                <w:sz w:val="18"/>
                <w:szCs w:val="18"/>
              </w:rPr>
            </w:pPr>
            <w:r>
              <w:rPr>
                <w:sz w:val="18"/>
                <w:szCs w:val="18"/>
              </w:rPr>
              <w:t>2023</w:t>
            </w:r>
            <w:r w:rsidRPr="002C354A">
              <w:rPr>
                <w:sz w:val="18"/>
                <w:szCs w:val="18"/>
              </w:rPr>
              <w:t>-01-01</w:t>
            </w:r>
          </w:p>
        </w:tc>
        <w:tc>
          <w:tcPr>
            <w:tcW w:w="992" w:type="dxa"/>
            <w:shd w:val="clear" w:color="auto" w:fill="FFFFFF" w:themeFill="background1"/>
          </w:tcPr>
          <w:p w14:paraId="7E52F4E7" w14:textId="170ADBEA" w:rsidR="008174CD" w:rsidRPr="00737670" w:rsidRDefault="008174CD" w:rsidP="007F6E57">
            <w:pPr>
              <w:jc w:val="center"/>
            </w:pPr>
            <w:r w:rsidRPr="00737670">
              <w:t>Kaina</w:t>
            </w:r>
          </w:p>
          <w:p w14:paraId="6CEDFA92" w14:textId="77777777" w:rsidR="00154DE9" w:rsidRDefault="008174CD" w:rsidP="007F6E57">
            <w:pPr>
              <w:jc w:val="center"/>
            </w:pPr>
            <w:r w:rsidRPr="00737670">
              <w:t>/</w:t>
            </w:r>
            <w:proofErr w:type="spellStart"/>
            <w:r w:rsidR="00154DE9">
              <w:t>E</w:t>
            </w:r>
            <w:r w:rsidRPr="00737670">
              <w:t>ur</w:t>
            </w:r>
            <w:proofErr w:type="spellEnd"/>
            <w:r w:rsidRPr="00737670">
              <w:t>/</w:t>
            </w:r>
          </w:p>
          <w:p w14:paraId="4F8A4D36" w14:textId="40D95711" w:rsidR="008174CD" w:rsidRPr="00737670" w:rsidRDefault="00154DE9" w:rsidP="007F6E57">
            <w:pPr>
              <w:jc w:val="center"/>
            </w:pPr>
            <w:r>
              <w:t>mėn.</w:t>
            </w:r>
          </w:p>
        </w:tc>
        <w:tc>
          <w:tcPr>
            <w:tcW w:w="993" w:type="dxa"/>
            <w:shd w:val="clear" w:color="auto" w:fill="FFFFFF" w:themeFill="background1"/>
          </w:tcPr>
          <w:p w14:paraId="0D0C71E8" w14:textId="0494FAC4" w:rsidR="008174CD" w:rsidRPr="002C354A" w:rsidRDefault="008174CD" w:rsidP="007F6E57">
            <w:pPr>
              <w:jc w:val="both"/>
              <w:rPr>
                <w:sz w:val="18"/>
                <w:szCs w:val="18"/>
              </w:rPr>
            </w:pPr>
            <w:r>
              <w:rPr>
                <w:sz w:val="18"/>
                <w:szCs w:val="18"/>
              </w:rPr>
              <w:t>Skirtumas</w:t>
            </w:r>
          </w:p>
        </w:tc>
        <w:tc>
          <w:tcPr>
            <w:tcW w:w="1105" w:type="dxa"/>
            <w:shd w:val="clear" w:color="auto" w:fill="FFFFFF" w:themeFill="background1"/>
          </w:tcPr>
          <w:p w14:paraId="2D44A1EF" w14:textId="77777777" w:rsidR="008174CD" w:rsidRDefault="008174CD" w:rsidP="008174CD">
            <w:pPr>
              <w:jc w:val="both"/>
            </w:pPr>
            <w:r w:rsidRPr="00737670">
              <w:t>Asmenų skaičius</w:t>
            </w:r>
          </w:p>
          <w:p w14:paraId="51A5E26B" w14:textId="3D0522CB" w:rsidR="008174CD" w:rsidRPr="002C354A" w:rsidRDefault="008174CD" w:rsidP="008174CD">
            <w:pPr>
              <w:jc w:val="both"/>
              <w:rPr>
                <w:sz w:val="18"/>
                <w:szCs w:val="18"/>
              </w:rPr>
            </w:pPr>
            <w:r>
              <w:rPr>
                <w:sz w:val="18"/>
                <w:szCs w:val="18"/>
              </w:rPr>
              <w:t>2023</w:t>
            </w:r>
            <w:r w:rsidRPr="002C354A">
              <w:rPr>
                <w:sz w:val="18"/>
                <w:szCs w:val="18"/>
              </w:rPr>
              <w:t>-01-01</w:t>
            </w:r>
          </w:p>
        </w:tc>
      </w:tr>
      <w:tr w:rsidR="008174CD" w:rsidRPr="0028258B" w14:paraId="70C4977D" w14:textId="6BE1B028" w:rsidTr="00490178">
        <w:trPr>
          <w:trHeight w:val="612"/>
        </w:trPr>
        <w:tc>
          <w:tcPr>
            <w:tcW w:w="568" w:type="dxa"/>
            <w:shd w:val="clear" w:color="auto" w:fill="auto"/>
          </w:tcPr>
          <w:p w14:paraId="169026F6" w14:textId="4304C462" w:rsidR="008174CD" w:rsidRPr="0028258B" w:rsidRDefault="008174CD" w:rsidP="007F6E57">
            <w:pPr>
              <w:jc w:val="center"/>
            </w:pPr>
            <w:bookmarkStart w:id="7" w:name="_Hlk122606133"/>
            <w:r>
              <w:t>1</w:t>
            </w:r>
          </w:p>
        </w:tc>
        <w:tc>
          <w:tcPr>
            <w:tcW w:w="1871" w:type="dxa"/>
            <w:shd w:val="clear" w:color="auto" w:fill="auto"/>
          </w:tcPr>
          <w:p w14:paraId="587C0B97" w14:textId="6F004538" w:rsidR="008174CD" w:rsidRPr="0028258B" w:rsidRDefault="008174CD" w:rsidP="007F6E57">
            <w:r w:rsidRPr="0028258B">
              <w:t>Plungės parapijos senelių globos namai</w:t>
            </w:r>
          </w:p>
        </w:tc>
        <w:tc>
          <w:tcPr>
            <w:tcW w:w="851" w:type="dxa"/>
            <w:shd w:val="clear" w:color="auto" w:fill="auto"/>
          </w:tcPr>
          <w:p w14:paraId="29D5927F" w14:textId="77777777" w:rsidR="008174CD" w:rsidRPr="00811DE9" w:rsidRDefault="008174CD" w:rsidP="007F6E57">
            <w:pPr>
              <w:jc w:val="center"/>
              <w:rPr>
                <w:bCs/>
              </w:rPr>
            </w:pPr>
            <w:r w:rsidRPr="00811DE9">
              <w:rPr>
                <w:bCs/>
              </w:rPr>
              <w:t>2022</w:t>
            </w:r>
          </w:p>
          <w:p w14:paraId="0161E888" w14:textId="77777777" w:rsidR="008174CD" w:rsidRPr="00B3780A" w:rsidRDefault="008174CD" w:rsidP="007F6E57">
            <w:pPr>
              <w:jc w:val="center"/>
              <w:rPr>
                <w:b/>
              </w:rPr>
            </w:pPr>
            <w:r w:rsidRPr="00B3780A">
              <w:rPr>
                <w:b/>
              </w:rPr>
              <w:t>2023</w:t>
            </w:r>
          </w:p>
        </w:tc>
        <w:tc>
          <w:tcPr>
            <w:tcW w:w="850" w:type="dxa"/>
            <w:shd w:val="clear" w:color="auto" w:fill="auto"/>
          </w:tcPr>
          <w:p w14:paraId="24226D71" w14:textId="77777777" w:rsidR="008174CD" w:rsidRPr="00811DE9" w:rsidRDefault="008174CD" w:rsidP="007F6E57">
            <w:pPr>
              <w:jc w:val="center"/>
              <w:rPr>
                <w:bCs/>
              </w:rPr>
            </w:pPr>
            <w:r w:rsidRPr="00811DE9">
              <w:rPr>
                <w:bCs/>
              </w:rPr>
              <w:t>980</w:t>
            </w:r>
          </w:p>
          <w:p w14:paraId="57CD5F31" w14:textId="77777777" w:rsidR="008174CD" w:rsidRPr="00B3780A" w:rsidRDefault="008174CD" w:rsidP="007F6E57">
            <w:pPr>
              <w:jc w:val="center"/>
              <w:rPr>
                <w:b/>
              </w:rPr>
            </w:pPr>
            <w:r w:rsidRPr="00B3780A">
              <w:rPr>
                <w:b/>
              </w:rPr>
              <w:t>1110</w:t>
            </w:r>
          </w:p>
        </w:tc>
        <w:tc>
          <w:tcPr>
            <w:tcW w:w="1134" w:type="dxa"/>
            <w:shd w:val="clear" w:color="auto" w:fill="auto"/>
          </w:tcPr>
          <w:p w14:paraId="7CC9C9A7" w14:textId="60B8A970" w:rsidR="008174CD" w:rsidRPr="00811DE9" w:rsidRDefault="008174CD" w:rsidP="007F6E57">
            <w:pPr>
              <w:jc w:val="center"/>
              <w:rPr>
                <w:bCs/>
              </w:rPr>
            </w:pPr>
            <w:r w:rsidRPr="00811DE9">
              <w:rPr>
                <w:bCs/>
              </w:rPr>
              <w:t>130</w:t>
            </w:r>
          </w:p>
        </w:tc>
        <w:tc>
          <w:tcPr>
            <w:tcW w:w="1134" w:type="dxa"/>
            <w:shd w:val="clear" w:color="auto" w:fill="auto"/>
          </w:tcPr>
          <w:p w14:paraId="561508CA" w14:textId="406243AF" w:rsidR="008174CD" w:rsidRPr="00811DE9" w:rsidRDefault="00BF6112" w:rsidP="007F6E57">
            <w:pPr>
              <w:jc w:val="center"/>
              <w:rPr>
                <w:bCs/>
              </w:rPr>
            </w:pPr>
            <w:r>
              <w:rPr>
                <w:bCs/>
              </w:rPr>
              <w:t>6</w:t>
            </w:r>
          </w:p>
        </w:tc>
        <w:tc>
          <w:tcPr>
            <w:tcW w:w="992" w:type="dxa"/>
            <w:shd w:val="clear" w:color="auto" w:fill="auto"/>
          </w:tcPr>
          <w:p w14:paraId="644A14EF" w14:textId="792D3346" w:rsidR="008174CD" w:rsidRPr="00811DE9" w:rsidRDefault="008174CD" w:rsidP="007F6E57">
            <w:pPr>
              <w:jc w:val="center"/>
              <w:rPr>
                <w:bCs/>
              </w:rPr>
            </w:pPr>
            <w:r w:rsidRPr="00811DE9">
              <w:rPr>
                <w:bCs/>
              </w:rPr>
              <w:t>1260</w:t>
            </w:r>
          </w:p>
          <w:p w14:paraId="09120C0A" w14:textId="77777777" w:rsidR="008174CD" w:rsidRPr="00B3780A" w:rsidRDefault="008174CD" w:rsidP="007F6E57">
            <w:pPr>
              <w:jc w:val="center"/>
              <w:rPr>
                <w:b/>
              </w:rPr>
            </w:pPr>
            <w:r w:rsidRPr="00B3780A">
              <w:rPr>
                <w:b/>
              </w:rPr>
              <w:t>1450</w:t>
            </w:r>
          </w:p>
        </w:tc>
        <w:tc>
          <w:tcPr>
            <w:tcW w:w="993" w:type="dxa"/>
            <w:shd w:val="clear" w:color="auto" w:fill="auto"/>
          </w:tcPr>
          <w:p w14:paraId="14648EBD" w14:textId="4F16E0CD" w:rsidR="008174CD" w:rsidRPr="00811DE9" w:rsidRDefault="008174CD" w:rsidP="007F6E57">
            <w:pPr>
              <w:jc w:val="center"/>
              <w:rPr>
                <w:bCs/>
              </w:rPr>
            </w:pPr>
            <w:r w:rsidRPr="00811DE9">
              <w:rPr>
                <w:bCs/>
              </w:rPr>
              <w:t>190</w:t>
            </w:r>
          </w:p>
        </w:tc>
        <w:tc>
          <w:tcPr>
            <w:tcW w:w="1105" w:type="dxa"/>
            <w:shd w:val="clear" w:color="auto" w:fill="auto"/>
          </w:tcPr>
          <w:p w14:paraId="4C2FE631" w14:textId="5D05BBED" w:rsidR="008174CD" w:rsidRPr="00811DE9" w:rsidRDefault="00BF6112" w:rsidP="007F6E57">
            <w:pPr>
              <w:jc w:val="center"/>
              <w:rPr>
                <w:bCs/>
              </w:rPr>
            </w:pPr>
            <w:r>
              <w:rPr>
                <w:bCs/>
              </w:rPr>
              <w:t>24</w:t>
            </w:r>
          </w:p>
        </w:tc>
      </w:tr>
      <w:tr w:rsidR="008174CD" w:rsidRPr="0028258B" w14:paraId="6D15E24B" w14:textId="61ED1516" w:rsidTr="00490178">
        <w:trPr>
          <w:trHeight w:val="713"/>
        </w:trPr>
        <w:tc>
          <w:tcPr>
            <w:tcW w:w="568" w:type="dxa"/>
            <w:shd w:val="clear" w:color="auto" w:fill="auto"/>
          </w:tcPr>
          <w:p w14:paraId="6569A485" w14:textId="68CF9644" w:rsidR="008174CD" w:rsidRPr="0028258B" w:rsidRDefault="008174CD" w:rsidP="007F6E57">
            <w:pPr>
              <w:jc w:val="center"/>
            </w:pPr>
            <w:bookmarkStart w:id="8" w:name="_Hlk122606124"/>
            <w:bookmarkEnd w:id="7"/>
            <w:r>
              <w:t>2</w:t>
            </w:r>
          </w:p>
        </w:tc>
        <w:tc>
          <w:tcPr>
            <w:tcW w:w="1871" w:type="dxa"/>
            <w:shd w:val="clear" w:color="auto" w:fill="auto"/>
          </w:tcPr>
          <w:p w14:paraId="20D98020" w14:textId="77777777" w:rsidR="008174CD" w:rsidRPr="0028258B" w:rsidRDefault="008174CD" w:rsidP="007F6E57">
            <w:r w:rsidRPr="0028258B">
              <w:t>Žemaičių Kalvarijos</w:t>
            </w:r>
            <w:r>
              <w:t xml:space="preserve"> </w:t>
            </w:r>
            <w:proofErr w:type="spellStart"/>
            <w:r w:rsidRPr="0028258B">
              <w:t>Carita</w:t>
            </w:r>
            <w:r>
              <w:t>s</w:t>
            </w:r>
            <w:proofErr w:type="spellEnd"/>
            <w:r w:rsidRPr="0028258B">
              <w:t xml:space="preserve"> skyriaus globos namai</w:t>
            </w:r>
          </w:p>
        </w:tc>
        <w:tc>
          <w:tcPr>
            <w:tcW w:w="851" w:type="dxa"/>
            <w:shd w:val="clear" w:color="auto" w:fill="auto"/>
          </w:tcPr>
          <w:p w14:paraId="5314FE20" w14:textId="77777777" w:rsidR="008174CD" w:rsidRPr="00811DE9" w:rsidRDefault="008174CD" w:rsidP="007F6E57">
            <w:pPr>
              <w:jc w:val="center"/>
              <w:rPr>
                <w:bCs/>
              </w:rPr>
            </w:pPr>
            <w:r w:rsidRPr="00811DE9">
              <w:rPr>
                <w:bCs/>
              </w:rPr>
              <w:t>2022</w:t>
            </w:r>
          </w:p>
          <w:p w14:paraId="6765FBCC" w14:textId="77777777" w:rsidR="008174CD" w:rsidRPr="00B3780A" w:rsidRDefault="008174CD" w:rsidP="007F6E57">
            <w:pPr>
              <w:jc w:val="center"/>
              <w:rPr>
                <w:b/>
              </w:rPr>
            </w:pPr>
            <w:r w:rsidRPr="00B3780A">
              <w:rPr>
                <w:b/>
              </w:rPr>
              <w:t>2023</w:t>
            </w:r>
          </w:p>
        </w:tc>
        <w:tc>
          <w:tcPr>
            <w:tcW w:w="850" w:type="dxa"/>
            <w:shd w:val="clear" w:color="auto" w:fill="auto"/>
          </w:tcPr>
          <w:p w14:paraId="4E79A9B5" w14:textId="2352CECB" w:rsidR="008174CD" w:rsidRPr="00811DE9" w:rsidRDefault="00811DE9" w:rsidP="007F6E57">
            <w:pPr>
              <w:jc w:val="center"/>
              <w:rPr>
                <w:bCs/>
              </w:rPr>
            </w:pPr>
            <w:r>
              <w:rPr>
                <w:bCs/>
              </w:rPr>
              <w:t>1010</w:t>
            </w:r>
          </w:p>
          <w:p w14:paraId="2C707479" w14:textId="77777777" w:rsidR="008174CD" w:rsidRPr="00B3780A" w:rsidRDefault="008174CD" w:rsidP="007F6E57">
            <w:pPr>
              <w:jc w:val="center"/>
              <w:rPr>
                <w:b/>
              </w:rPr>
            </w:pPr>
            <w:r w:rsidRPr="00B3780A">
              <w:rPr>
                <w:b/>
              </w:rPr>
              <w:t>1160</w:t>
            </w:r>
          </w:p>
        </w:tc>
        <w:tc>
          <w:tcPr>
            <w:tcW w:w="1134" w:type="dxa"/>
            <w:shd w:val="clear" w:color="auto" w:fill="auto"/>
          </w:tcPr>
          <w:p w14:paraId="71311920" w14:textId="55D7E905" w:rsidR="00160C50" w:rsidRPr="00811DE9" w:rsidRDefault="00160C50" w:rsidP="00160C50">
            <w:pPr>
              <w:jc w:val="center"/>
              <w:rPr>
                <w:bCs/>
              </w:rPr>
            </w:pPr>
            <w:r w:rsidRPr="00811DE9">
              <w:rPr>
                <w:bCs/>
              </w:rPr>
              <w:t>1</w:t>
            </w:r>
            <w:r w:rsidR="00811DE9">
              <w:rPr>
                <w:bCs/>
              </w:rPr>
              <w:t>5</w:t>
            </w:r>
            <w:r w:rsidRPr="00811DE9">
              <w:rPr>
                <w:bCs/>
              </w:rPr>
              <w:t>0</w:t>
            </w:r>
          </w:p>
        </w:tc>
        <w:tc>
          <w:tcPr>
            <w:tcW w:w="1134" w:type="dxa"/>
            <w:shd w:val="clear" w:color="auto" w:fill="auto"/>
          </w:tcPr>
          <w:p w14:paraId="31B072C3" w14:textId="7A208674" w:rsidR="008174CD" w:rsidRPr="00811DE9" w:rsidRDefault="005A572F" w:rsidP="007F6E57">
            <w:pPr>
              <w:jc w:val="center"/>
              <w:rPr>
                <w:bCs/>
              </w:rPr>
            </w:pPr>
            <w:r>
              <w:rPr>
                <w:bCs/>
              </w:rPr>
              <w:t>0</w:t>
            </w:r>
          </w:p>
        </w:tc>
        <w:tc>
          <w:tcPr>
            <w:tcW w:w="992" w:type="dxa"/>
            <w:shd w:val="clear" w:color="auto" w:fill="auto"/>
          </w:tcPr>
          <w:p w14:paraId="039DD24C" w14:textId="03A5404C" w:rsidR="008174CD" w:rsidRPr="00811DE9" w:rsidRDefault="008174CD" w:rsidP="007F6E57">
            <w:pPr>
              <w:jc w:val="center"/>
              <w:rPr>
                <w:bCs/>
              </w:rPr>
            </w:pPr>
            <w:r w:rsidRPr="00811DE9">
              <w:rPr>
                <w:bCs/>
              </w:rPr>
              <w:t>1</w:t>
            </w:r>
            <w:r w:rsidR="00811DE9">
              <w:rPr>
                <w:bCs/>
              </w:rPr>
              <w:t>160</w:t>
            </w:r>
          </w:p>
          <w:p w14:paraId="58994FDA" w14:textId="77777777" w:rsidR="008174CD" w:rsidRPr="00B3780A" w:rsidRDefault="008174CD" w:rsidP="007F6E57">
            <w:pPr>
              <w:jc w:val="center"/>
              <w:rPr>
                <w:b/>
              </w:rPr>
            </w:pPr>
            <w:r w:rsidRPr="00B3780A">
              <w:rPr>
                <w:b/>
              </w:rPr>
              <w:t>1360</w:t>
            </w:r>
          </w:p>
        </w:tc>
        <w:tc>
          <w:tcPr>
            <w:tcW w:w="993" w:type="dxa"/>
            <w:shd w:val="clear" w:color="auto" w:fill="auto"/>
          </w:tcPr>
          <w:p w14:paraId="0C99386A" w14:textId="22E65C6B" w:rsidR="008174CD" w:rsidRPr="00811DE9" w:rsidRDefault="00811DE9" w:rsidP="007F6E57">
            <w:pPr>
              <w:jc w:val="center"/>
              <w:rPr>
                <w:bCs/>
              </w:rPr>
            </w:pPr>
            <w:r>
              <w:rPr>
                <w:bCs/>
              </w:rPr>
              <w:t>2</w:t>
            </w:r>
            <w:r w:rsidR="00160C50" w:rsidRPr="00811DE9">
              <w:rPr>
                <w:bCs/>
              </w:rPr>
              <w:t>00</w:t>
            </w:r>
          </w:p>
        </w:tc>
        <w:tc>
          <w:tcPr>
            <w:tcW w:w="1105" w:type="dxa"/>
            <w:shd w:val="clear" w:color="auto" w:fill="auto"/>
          </w:tcPr>
          <w:p w14:paraId="5F4EC9E7" w14:textId="550A959D" w:rsidR="008174CD" w:rsidRPr="00811DE9" w:rsidRDefault="005A572F" w:rsidP="007F6E57">
            <w:pPr>
              <w:jc w:val="center"/>
              <w:rPr>
                <w:bCs/>
              </w:rPr>
            </w:pPr>
            <w:r>
              <w:rPr>
                <w:bCs/>
              </w:rPr>
              <w:t>19</w:t>
            </w:r>
          </w:p>
        </w:tc>
      </w:tr>
      <w:bookmarkEnd w:id="8"/>
      <w:tr w:rsidR="008174CD" w:rsidRPr="0028258B" w14:paraId="1B4D81BE" w14:textId="269DF28A" w:rsidTr="00490178">
        <w:tc>
          <w:tcPr>
            <w:tcW w:w="568" w:type="dxa"/>
            <w:shd w:val="clear" w:color="auto" w:fill="auto"/>
          </w:tcPr>
          <w:p w14:paraId="50D9A00F" w14:textId="77777777" w:rsidR="008174CD" w:rsidRPr="0028258B" w:rsidRDefault="008174CD" w:rsidP="007F6E57">
            <w:pPr>
              <w:jc w:val="center"/>
            </w:pPr>
            <w:r>
              <w:t>3</w:t>
            </w:r>
          </w:p>
        </w:tc>
        <w:tc>
          <w:tcPr>
            <w:tcW w:w="1871" w:type="dxa"/>
            <w:shd w:val="clear" w:color="auto" w:fill="auto"/>
          </w:tcPr>
          <w:p w14:paraId="3387DAB6" w14:textId="786C6E46" w:rsidR="008174CD" w:rsidRPr="0028258B" w:rsidRDefault="008174CD" w:rsidP="007F6E57">
            <w:r w:rsidRPr="0028258B">
              <w:t>Rietavo parapijos senelių globos namai</w:t>
            </w:r>
          </w:p>
        </w:tc>
        <w:tc>
          <w:tcPr>
            <w:tcW w:w="851" w:type="dxa"/>
            <w:shd w:val="clear" w:color="auto" w:fill="auto"/>
          </w:tcPr>
          <w:p w14:paraId="7DDE4391" w14:textId="502F124A" w:rsidR="008174CD" w:rsidRPr="00811DE9" w:rsidRDefault="008174CD" w:rsidP="007F6E57">
            <w:pPr>
              <w:jc w:val="center"/>
              <w:rPr>
                <w:bCs/>
              </w:rPr>
            </w:pPr>
            <w:r w:rsidRPr="00811DE9">
              <w:rPr>
                <w:bCs/>
              </w:rPr>
              <w:t>202</w:t>
            </w:r>
            <w:r w:rsidR="00834205" w:rsidRPr="00811DE9">
              <w:rPr>
                <w:bCs/>
              </w:rPr>
              <w:t>1/2022</w:t>
            </w:r>
          </w:p>
          <w:p w14:paraId="52D30E81" w14:textId="77777777" w:rsidR="008174CD" w:rsidRPr="00B3780A" w:rsidRDefault="008174CD" w:rsidP="007F6E57">
            <w:pPr>
              <w:jc w:val="center"/>
              <w:rPr>
                <w:b/>
              </w:rPr>
            </w:pPr>
            <w:r w:rsidRPr="00B3780A">
              <w:rPr>
                <w:b/>
              </w:rPr>
              <w:t>2023</w:t>
            </w:r>
          </w:p>
        </w:tc>
        <w:tc>
          <w:tcPr>
            <w:tcW w:w="850" w:type="dxa"/>
            <w:shd w:val="clear" w:color="auto" w:fill="auto"/>
          </w:tcPr>
          <w:p w14:paraId="05E05C62" w14:textId="77777777" w:rsidR="008174CD" w:rsidRPr="00811DE9" w:rsidRDefault="008174CD" w:rsidP="007F6E57">
            <w:pPr>
              <w:jc w:val="center"/>
              <w:rPr>
                <w:bCs/>
              </w:rPr>
            </w:pPr>
            <w:r w:rsidRPr="00811DE9">
              <w:rPr>
                <w:bCs/>
              </w:rPr>
              <w:t>950</w:t>
            </w:r>
          </w:p>
          <w:p w14:paraId="25CDA4F5" w14:textId="77777777" w:rsidR="00834205" w:rsidRPr="00811DE9" w:rsidRDefault="00834205" w:rsidP="007F6E57">
            <w:pPr>
              <w:jc w:val="center"/>
              <w:rPr>
                <w:bCs/>
              </w:rPr>
            </w:pPr>
          </w:p>
          <w:p w14:paraId="0B44D633" w14:textId="38DD8896" w:rsidR="008174CD" w:rsidRPr="00B3780A" w:rsidRDefault="008174CD" w:rsidP="007F6E57">
            <w:pPr>
              <w:jc w:val="center"/>
              <w:rPr>
                <w:b/>
              </w:rPr>
            </w:pPr>
            <w:r w:rsidRPr="00B3780A">
              <w:rPr>
                <w:b/>
              </w:rPr>
              <w:t>1185</w:t>
            </w:r>
          </w:p>
        </w:tc>
        <w:tc>
          <w:tcPr>
            <w:tcW w:w="1134" w:type="dxa"/>
            <w:shd w:val="clear" w:color="auto" w:fill="auto"/>
          </w:tcPr>
          <w:p w14:paraId="4BCA3331" w14:textId="191FE89A" w:rsidR="008174CD" w:rsidRPr="00811DE9" w:rsidRDefault="00352B6B" w:rsidP="00352B6B">
            <w:pPr>
              <w:jc w:val="center"/>
              <w:rPr>
                <w:bCs/>
              </w:rPr>
            </w:pPr>
            <w:r w:rsidRPr="00811DE9">
              <w:rPr>
                <w:bCs/>
              </w:rPr>
              <w:t>235</w:t>
            </w:r>
          </w:p>
        </w:tc>
        <w:tc>
          <w:tcPr>
            <w:tcW w:w="1134" w:type="dxa"/>
            <w:shd w:val="clear" w:color="auto" w:fill="auto"/>
          </w:tcPr>
          <w:p w14:paraId="015A8684" w14:textId="400753E8" w:rsidR="008174CD" w:rsidRPr="00811DE9" w:rsidRDefault="00BF6112" w:rsidP="008174CD">
            <w:pPr>
              <w:jc w:val="center"/>
              <w:rPr>
                <w:bCs/>
              </w:rPr>
            </w:pPr>
            <w:r>
              <w:rPr>
                <w:bCs/>
              </w:rPr>
              <w:t>8</w:t>
            </w:r>
          </w:p>
          <w:p w14:paraId="7AD21CBD" w14:textId="77777777" w:rsidR="008174CD" w:rsidRPr="00811DE9" w:rsidRDefault="008174CD" w:rsidP="007F6E57">
            <w:pPr>
              <w:jc w:val="center"/>
              <w:rPr>
                <w:bCs/>
              </w:rPr>
            </w:pPr>
          </w:p>
        </w:tc>
        <w:tc>
          <w:tcPr>
            <w:tcW w:w="992" w:type="dxa"/>
            <w:shd w:val="clear" w:color="auto" w:fill="auto"/>
          </w:tcPr>
          <w:p w14:paraId="271AAA41" w14:textId="4BB506C9" w:rsidR="008174CD" w:rsidRPr="00811DE9" w:rsidRDefault="008174CD" w:rsidP="007F6E57">
            <w:pPr>
              <w:jc w:val="center"/>
              <w:rPr>
                <w:bCs/>
              </w:rPr>
            </w:pPr>
            <w:r w:rsidRPr="00811DE9">
              <w:rPr>
                <w:bCs/>
              </w:rPr>
              <w:t>1105</w:t>
            </w:r>
          </w:p>
          <w:p w14:paraId="2F021EBA" w14:textId="77777777" w:rsidR="00834205" w:rsidRPr="00811DE9" w:rsidRDefault="00834205" w:rsidP="007F6E57">
            <w:pPr>
              <w:jc w:val="center"/>
              <w:rPr>
                <w:bCs/>
              </w:rPr>
            </w:pPr>
          </w:p>
          <w:p w14:paraId="45025615" w14:textId="5D3E02E6" w:rsidR="008174CD" w:rsidRPr="00B3780A" w:rsidRDefault="008174CD" w:rsidP="007F6E57">
            <w:pPr>
              <w:jc w:val="center"/>
              <w:rPr>
                <w:b/>
              </w:rPr>
            </w:pPr>
            <w:r w:rsidRPr="00B3780A">
              <w:rPr>
                <w:b/>
              </w:rPr>
              <w:t>1340</w:t>
            </w:r>
          </w:p>
        </w:tc>
        <w:tc>
          <w:tcPr>
            <w:tcW w:w="993" w:type="dxa"/>
            <w:shd w:val="clear" w:color="auto" w:fill="auto"/>
          </w:tcPr>
          <w:p w14:paraId="71A8679A" w14:textId="1F16D7E6" w:rsidR="008174CD" w:rsidRPr="00811DE9" w:rsidRDefault="00352B6B" w:rsidP="007F6E57">
            <w:pPr>
              <w:jc w:val="center"/>
              <w:rPr>
                <w:bCs/>
              </w:rPr>
            </w:pPr>
            <w:r w:rsidRPr="00811DE9">
              <w:rPr>
                <w:bCs/>
              </w:rPr>
              <w:t>235</w:t>
            </w:r>
          </w:p>
          <w:p w14:paraId="5FE2CFDF" w14:textId="77777777" w:rsidR="008174CD" w:rsidRPr="00811DE9" w:rsidRDefault="008174CD" w:rsidP="007F6E57">
            <w:pPr>
              <w:jc w:val="center"/>
              <w:rPr>
                <w:bCs/>
              </w:rPr>
            </w:pPr>
          </w:p>
        </w:tc>
        <w:tc>
          <w:tcPr>
            <w:tcW w:w="1105" w:type="dxa"/>
            <w:shd w:val="clear" w:color="auto" w:fill="auto"/>
          </w:tcPr>
          <w:p w14:paraId="649B6752" w14:textId="26019D25" w:rsidR="008174CD" w:rsidRPr="00811DE9" w:rsidRDefault="00BF6112" w:rsidP="008174CD">
            <w:pPr>
              <w:jc w:val="center"/>
              <w:rPr>
                <w:bCs/>
              </w:rPr>
            </w:pPr>
            <w:r>
              <w:rPr>
                <w:bCs/>
              </w:rPr>
              <w:t>25</w:t>
            </w:r>
          </w:p>
          <w:p w14:paraId="146E4E29" w14:textId="77777777" w:rsidR="008174CD" w:rsidRPr="00811DE9" w:rsidRDefault="008174CD" w:rsidP="007F6E57">
            <w:pPr>
              <w:jc w:val="center"/>
              <w:rPr>
                <w:bCs/>
              </w:rPr>
            </w:pPr>
          </w:p>
        </w:tc>
      </w:tr>
      <w:tr w:rsidR="008174CD" w:rsidRPr="0028258B" w14:paraId="17B9EFC7" w14:textId="5C1E4E4E" w:rsidTr="00490178">
        <w:tc>
          <w:tcPr>
            <w:tcW w:w="568" w:type="dxa"/>
            <w:shd w:val="clear" w:color="auto" w:fill="auto"/>
          </w:tcPr>
          <w:p w14:paraId="077726CD" w14:textId="77777777" w:rsidR="008174CD" w:rsidRPr="0028258B" w:rsidRDefault="008174CD" w:rsidP="007F6E57">
            <w:pPr>
              <w:jc w:val="center"/>
            </w:pPr>
            <w:r>
              <w:t>4</w:t>
            </w:r>
            <w:r w:rsidRPr="0028258B">
              <w:t xml:space="preserve"> </w:t>
            </w:r>
          </w:p>
        </w:tc>
        <w:tc>
          <w:tcPr>
            <w:tcW w:w="1871" w:type="dxa"/>
            <w:shd w:val="clear" w:color="auto" w:fill="auto"/>
          </w:tcPr>
          <w:p w14:paraId="185A3DA0" w14:textId="72CF7A39" w:rsidR="008174CD" w:rsidRPr="0028258B" w:rsidRDefault="008174CD" w:rsidP="007F6E57">
            <w:r w:rsidRPr="0028258B">
              <w:t>Kvėdarnos parapijos senelių globos namai</w:t>
            </w:r>
          </w:p>
        </w:tc>
        <w:tc>
          <w:tcPr>
            <w:tcW w:w="851" w:type="dxa"/>
            <w:shd w:val="clear" w:color="auto" w:fill="auto"/>
          </w:tcPr>
          <w:p w14:paraId="58FAEA62" w14:textId="2B9A8543" w:rsidR="008174CD" w:rsidRPr="00B3780A" w:rsidRDefault="008174CD" w:rsidP="007F6E57">
            <w:pPr>
              <w:jc w:val="center"/>
              <w:rPr>
                <w:bCs/>
              </w:rPr>
            </w:pPr>
            <w:r w:rsidRPr="00B3780A">
              <w:rPr>
                <w:bCs/>
              </w:rPr>
              <w:t>2022</w:t>
            </w:r>
          </w:p>
          <w:p w14:paraId="61F72D29" w14:textId="77777777" w:rsidR="00834205" w:rsidRPr="00B3780A" w:rsidRDefault="00834205" w:rsidP="007F6E57">
            <w:pPr>
              <w:jc w:val="center"/>
              <w:rPr>
                <w:bCs/>
              </w:rPr>
            </w:pPr>
          </w:p>
          <w:p w14:paraId="2CFE8CFA" w14:textId="7109314A" w:rsidR="00834205" w:rsidRPr="006A0C2E" w:rsidRDefault="008174CD" w:rsidP="006A0C2E">
            <w:pPr>
              <w:jc w:val="center"/>
              <w:rPr>
                <w:b/>
              </w:rPr>
            </w:pPr>
            <w:r w:rsidRPr="00B3780A">
              <w:rPr>
                <w:b/>
              </w:rPr>
              <w:t>2023</w:t>
            </w:r>
          </w:p>
        </w:tc>
        <w:tc>
          <w:tcPr>
            <w:tcW w:w="850" w:type="dxa"/>
            <w:shd w:val="clear" w:color="auto" w:fill="auto"/>
          </w:tcPr>
          <w:p w14:paraId="3C732D09" w14:textId="33A2FAF0" w:rsidR="008174CD" w:rsidRPr="00B3780A" w:rsidRDefault="00834205" w:rsidP="007F6E57">
            <w:pPr>
              <w:jc w:val="center"/>
              <w:rPr>
                <w:bCs/>
              </w:rPr>
            </w:pPr>
            <w:r w:rsidRPr="00B3780A">
              <w:rPr>
                <w:bCs/>
              </w:rPr>
              <w:t>900</w:t>
            </w:r>
          </w:p>
          <w:p w14:paraId="5D2AC7F7" w14:textId="1E135AF3" w:rsidR="00834205" w:rsidRPr="00B3780A" w:rsidRDefault="00834205" w:rsidP="00834205">
            <w:pPr>
              <w:jc w:val="center"/>
              <w:rPr>
                <w:bCs/>
              </w:rPr>
            </w:pPr>
            <w:r w:rsidRPr="00B3780A">
              <w:rPr>
                <w:bCs/>
              </w:rPr>
              <w:t>1000</w:t>
            </w:r>
          </w:p>
          <w:p w14:paraId="2993806C" w14:textId="77777777" w:rsidR="008174CD" w:rsidRPr="00B3780A" w:rsidRDefault="008174CD" w:rsidP="007F6E57">
            <w:pPr>
              <w:jc w:val="center"/>
              <w:rPr>
                <w:b/>
              </w:rPr>
            </w:pPr>
            <w:r w:rsidRPr="00B3780A">
              <w:rPr>
                <w:b/>
              </w:rPr>
              <w:t>1170</w:t>
            </w:r>
          </w:p>
        </w:tc>
        <w:tc>
          <w:tcPr>
            <w:tcW w:w="1134" w:type="dxa"/>
            <w:shd w:val="clear" w:color="auto" w:fill="auto"/>
          </w:tcPr>
          <w:p w14:paraId="4B19B3EA" w14:textId="55FB577E" w:rsidR="008174CD" w:rsidRPr="00B3780A" w:rsidRDefault="00834205" w:rsidP="00F92293">
            <w:pPr>
              <w:jc w:val="center"/>
              <w:rPr>
                <w:bCs/>
              </w:rPr>
            </w:pPr>
            <w:r w:rsidRPr="00B3780A">
              <w:rPr>
                <w:bCs/>
              </w:rPr>
              <w:t>270</w:t>
            </w:r>
          </w:p>
        </w:tc>
        <w:tc>
          <w:tcPr>
            <w:tcW w:w="1134" w:type="dxa"/>
            <w:shd w:val="clear" w:color="auto" w:fill="auto"/>
          </w:tcPr>
          <w:p w14:paraId="488BD6FB" w14:textId="31A9A1A0" w:rsidR="008174CD" w:rsidRPr="00B3780A" w:rsidRDefault="004C06F4" w:rsidP="00D72CEA">
            <w:pPr>
              <w:jc w:val="center"/>
              <w:rPr>
                <w:bCs/>
              </w:rPr>
            </w:pPr>
            <w:r>
              <w:rPr>
                <w:bCs/>
              </w:rPr>
              <w:t>X</w:t>
            </w:r>
          </w:p>
        </w:tc>
        <w:tc>
          <w:tcPr>
            <w:tcW w:w="992" w:type="dxa"/>
            <w:shd w:val="clear" w:color="auto" w:fill="auto"/>
          </w:tcPr>
          <w:p w14:paraId="28DF83FD" w14:textId="5759DF3F" w:rsidR="00834205" w:rsidRPr="00B3780A" w:rsidRDefault="00834205" w:rsidP="007F6E57">
            <w:pPr>
              <w:jc w:val="center"/>
              <w:rPr>
                <w:bCs/>
              </w:rPr>
            </w:pPr>
            <w:r w:rsidRPr="00B3780A">
              <w:rPr>
                <w:bCs/>
              </w:rPr>
              <w:t>1050</w:t>
            </w:r>
          </w:p>
          <w:p w14:paraId="3417F884" w14:textId="265869CC" w:rsidR="008174CD" w:rsidRPr="00B3780A" w:rsidRDefault="008174CD" w:rsidP="007F6E57">
            <w:pPr>
              <w:jc w:val="center"/>
              <w:rPr>
                <w:bCs/>
              </w:rPr>
            </w:pPr>
            <w:r w:rsidRPr="00B3780A">
              <w:rPr>
                <w:bCs/>
              </w:rPr>
              <w:t>1</w:t>
            </w:r>
            <w:r w:rsidR="001879A6" w:rsidRPr="00B3780A">
              <w:rPr>
                <w:bCs/>
              </w:rPr>
              <w:t>21</w:t>
            </w:r>
            <w:r w:rsidRPr="00B3780A">
              <w:rPr>
                <w:bCs/>
              </w:rPr>
              <w:t>0</w:t>
            </w:r>
          </w:p>
          <w:p w14:paraId="16A5B7FF" w14:textId="77777777" w:rsidR="008174CD" w:rsidRPr="00B3780A" w:rsidRDefault="008174CD" w:rsidP="007F6E57">
            <w:pPr>
              <w:jc w:val="center"/>
              <w:rPr>
                <w:b/>
              </w:rPr>
            </w:pPr>
            <w:r w:rsidRPr="00B3780A">
              <w:rPr>
                <w:b/>
              </w:rPr>
              <w:t>1370</w:t>
            </w:r>
          </w:p>
        </w:tc>
        <w:tc>
          <w:tcPr>
            <w:tcW w:w="993" w:type="dxa"/>
            <w:shd w:val="clear" w:color="auto" w:fill="auto"/>
          </w:tcPr>
          <w:p w14:paraId="3CFE0489" w14:textId="2F4DC742" w:rsidR="008174CD" w:rsidRPr="00B3780A" w:rsidRDefault="00834205" w:rsidP="007F6E57">
            <w:pPr>
              <w:jc w:val="center"/>
              <w:rPr>
                <w:bCs/>
              </w:rPr>
            </w:pPr>
            <w:r w:rsidRPr="00B3780A">
              <w:rPr>
                <w:bCs/>
              </w:rPr>
              <w:t>320</w:t>
            </w:r>
          </w:p>
          <w:p w14:paraId="36F95EE3" w14:textId="77777777" w:rsidR="008174CD" w:rsidRPr="00B3780A" w:rsidRDefault="008174CD" w:rsidP="007F6E57">
            <w:pPr>
              <w:jc w:val="center"/>
              <w:rPr>
                <w:bCs/>
              </w:rPr>
            </w:pPr>
          </w:p>
        </w:tc>
        <w:tc>
          <w:tcPr>
            <w:tcW w:w="1105" w:type="dxa"/>
            <w:shd w:val="clear" w:color="auto" w:fill="auto"/>
          </w:tcPr>
          <w:p w14:paraId="7800E0FF" w14:textId="453384F5" w:rsidR="008174CD" w:rsidRPr="0028258B" w:rsidRDefault="004C06F4" w:rsidP="008174CD">
            <w:pPr>
              <w:jc w:val="center"/>
            </w:pPr>
            <w:r>
              <w:t>2</w:t>
            </w:r>
          </w:p>
          <w:p w14:paraId="11AEE4C0" w14:textId="77777777" w:rsidR="008174CD" w:rsidRPr="0028258B" w:rsidRDefault="008174CD" w:rsidP="007F6E57">
            <w:pPr>
              <w:jc w:val="center"/>
              <w:rPr>
                <w:color w:val="FF0000"/>
              </w:rPr>
            </w:pPr>
          </w:p>
        </w:tc>
      </w:tr>
      <w:tr w:rsidR="008174CD" w:rsidRPr="0028258B" w14:paraId="6786BD32" w14:textId="6258A09C" w:rsidTr="0087442E">
        <w:trPr>
          <w:trHeight w:val="58"/>
        </w:trPr>
        <w:tc>
          <w:tcPr>
            <w:tcW w:w="568" w:type="dxa"/>
            <w:shd w:val="clear" w:color="auto" w:fill="auto"/>
          </w:tcPr>
          <w:p w14:paraId="19FDC33D" w14:textId="4E19B130" w:rsidR="008174CD" w:rsidRPr="0028258B" w:rsidRDefault="008174CD" w:rsidP="007F6E57">
            <w:pPr>
              <w:jc w:val="center"/>
            </w:pPr>
            <w:r>
              <w:t>5</w:t>
            </w:r>
          </w:p>
        </w:tc>
        <w:tc>
          <w:tcPr>
            <w:tcW w:w="1871" w:type="dxa"/>
            <w:shd w:val="clear" w:color="auto" w:fill="auto"/>
          </w:tcPr>
          <w:p w14:paraId="6DFFB736" w14:textId="1C90D438" w:rsidR="008174CD" w:rsidRPr="0028258B" w:rsidRDefault="008174CD" w:rsidP="007F6E57">
            <w:r w:rsidRPr="0028258B">
              <w:t>Stonaičių socialinės globos namai</w:t>
            </w:r>
          </w:p>
        </w:tc>
        <w:tc>
          <w:tcPr>
            <w:tcW w:w="851" w:type="dxa"/>
            <w:shd w:val="clear" w:color="auto" w:fill="auto"/>
          </w:tcPr>
          <w:p w14:paraId="06248FD4" w14:textId="77777777" w:rsidR="008174CD" w:rsidRPr="00B3780A" w:rsidRDefault="008174CD" w:rsidP="007F6E57">
            <w:pPr>
              <w:jc w:val="center"/>
              <w:rPr>
                <w:bCs/>
              </w:rPr>
            </w:pPr>
            <w:r w:rsidRPr="00B3780A">
              <w:rPr>
                <w:bCs/>
              </w:rPr>
              <w:t>2022</w:t>
            </w:r>
          </w:p>
          <w:p w14:paraId="43AE5935" w14:textId="77777777" w:rsidR="008174CD" w:rsidRPr="00B3780A" w:rsidRDefault="008174CD" w:rsidP="007F6E57">
            <w:pPr>
              <w:jc w:val="center"/>
              <w:rPr>
                <w:b/>
              </w:rPr>
            </w:pPr>
            <w:r w:rsidRPr="00B3780A">
              <w:rPr>
                <w:b/>
              </w:rPr>
              <w:t>2023</w:t>
            </w:r>
          </w:p>
        </w:tc>
        <w:tc>
          <w:tcPr>
            <w:tcW w:w="850" w:type="dxa"/>
            <w:shd w:val="clear" w:color="auto" w:fill="auto"/>
          </w:tcPr>
          <w:p w14:paraId="12A13201" w14:textId="77777777" w:rsidR="008174CD" w:rsidRPr="00B3780A" w:rsidRDefault="008174CD" w:rsidP="007F6E57">
            <w:pPr>
              <w:jc w:val="center"/>
              <w:rPr>
                <w:bCs/>
              </w:rPr>
            </w:pPr>
            <w:r w:rsidRPr="00B3780A">
              <w:rPr>
                <w:bCs/>
              </w:rPr>
              <w:t>950</w:t>
            </w:r>
          </w:p>
          <w:p w14:paraId="4D080B7B" w14:textId="77777777" w:rsidR="008174CD" w:rsidRPr="00B3780A" w:rsidRDefault="008174CD" w:rsidP="007F6E57">
            <w:pPr>
              <w:jc w:val="center"/>
              <w:rPr>
                <w:b/>
              </w:rPr>
            </w:pPr>
            <w:r w:rsidRPr="00B3780A">
              <w:rPr>
                <w:b/>
              </w:rPr>
              <w:t>1140</w:t>
            </w:r>
          </w:p>
        </w:tc>
        <w:tc>
          <w:tcPr>
            <w:tcW w:w="1134" w:type="dxa"/>
            <w:shd w:val="clear" w:color="auto" w:fill="auto"/>
          </w:tcPr>
          <w:p w14:paraId="3C6C7C88" w14:textId="40906CB7" w:rsidR="008174CD" w:rsidRPr="00B3780A" w:rsidRDefault="00725F15" w:rsidP="00725F15">
            <w:pPr>
              <w:jc w:val="center"/>
              <w:rPr>
                <w:bCs/>
              </w:rPr>
            </w:pPr>
            <w:r w:rsidRPr="00B3780A">
              <w:rPr>
                <w:bCs/>
              </w:rPr>
              <w:t>190</w:t>
            </w:r>
          </w:p>
        </w:tc>
        <w:tc>
          <w:tcPr>
            <w:tcW w:w="1134" w:type="dxa"/>
            <w:shd w:val="clear" w:color="auto" w:fill="auto"/>
          </w:tcPr>
          <w:p w14:paraId="00D9800A" w14:textId="1FF058B2" w:rsidR="008174CD" w:rsidRPr="00B3780A" w:rsidRDefault="003A1588" w:rsidP="003A1588">
            <w:pPr>
              <w:jc w:val="center"/>
              <w:rPr>
                <w:bCs/>
              </w:rPr>
            </w:pPr>
            <w:r>
              <w:rPr>
                <w:bCs/>
              </w:rPr>
              <w:t>11</w:t>
            </w:r>
          </w:p>
        </w:tc>
        <w:tc>
          <w:tcPr>
            <w:tcW w:w="992" w:type="dxa"/>
            <w:shd w:val="clear" w:color="auto" w:fill="auto"/>
          </w:tcPr>
          <w:p w14:paraId="28F23B7C" w14:textId="20E80A22" w:rsidR="008174CD" w:rsidRPr="00B3780A" w:rsidRDefault="008174CD" w:rsidP="007F6E57">
            <w:pPr>
              <w:jc w:val="center"/>
              <w:rPr>
                <w:bCs/>
              </w:rPr>
            </w:pPr>
            <w:r w:rsidRPr="00B3780A">
              <w:rPr>
                <w:bCs/>
              </w:rPr>
              <w:t>1050</w:t>
            </w:r>
          </w:p>
          <w:p w14:paraId="6FE0C1DC" w14:textId="77777777" w:rsidR="008174CD" w:rsidRPr="00B3780A" w:rsidRDefault="008174CD" w:rsidP="007F6E57">
            <w:pPr>
              <w:jc w:val="center"/>
              <w:rPr>
                <w:b/>
              </w:rPr>
            </w:pPr>
            <w:r w:rsidRPr="00B3780A">
              <w:rPr>
                <w:b/>
              </w:rPr>
              <w:t>1260</w:t>
            </w:r>
          </w:p>
        </w:tc>
        <w:tc>
          <w:tcPr>
            <w:tcW w:w="993" w:type="dxa"/>
            <w:shd w:val="clear" w:color="auto" w:fill="auto"/>
          </w:tcPr>
          <w:p w14:paraId="11B1A800" w14:textId="66DDE9D8" w:rsidR="008174CD" w:rsidRPr="00B3780A" w:rsidRDefault="00725F15" w:rsidP="00725F15">
            <w:pPr>
              <w:jc w:val="center"/>
              <w:rPr>
                <w:bCs/>
              </w:rPr>
            </w:pPr>
            <w:r w:rsidRPr="00B3780A">
              <w:rPr>
                <w:bCs/>
              </w:rPr>
              <w:t>210</w:t>
            </w:r>
          </w:p>
        </w:tc>
        <w:tc>
          <w:tcPr>
            <w:tcW w:w="1105" w:type="dxa"/>
            <w:shd w:val="clear" w:color="auto" w:fill="auto"/>
          </w:tcPr>
          <w:p w14:paraId="44B5C3B3" w14:textId="7D4D2EBF" w:rsidR="008174CD" w:rsidRPr="0028258B" w:rsidRDefault="003A1588" w:rsidP="008174CD">
            <w:pPr>
              <w:jc w:val="center"/>
            </w:pPr>
            <w:r>
              <w:t>17</w:t>
            </w:r>
          </w:p>
          <w:p w14:paraId="7D166AB1" w14:textId="77777777" w:rsidR="008174CD" w:rsidRPr="0028258B" w:rsidRDefault="008174CD" w:rsidP="007F6E57">
            <w:pPr>
              <w:jc w:val="center"/>
              <w:rPr>
                <w:color w:val="FF0000"/>
              </w:rPr>
            </w:pPr>
          </w:p>
        </w:tc>
      </w:tr>
      <w:tr w:rsidR="008174CD" w:rsidRPr="0028258B" w14:paraId="5A889E51" w14:textId="4E917D52" w:rsidTr="0087442E">
        <w:trPr>
          <w:trHeight w:val="412"/>
        </w:trPr>
        <w:tc>
          <w:tcPr>
            <w:tcW w:w="568" w:type="dxa"/>
            <w:shd w:val="clear" w:color="auto" w:fill="auto"/>
          </w:tcPr>
          <w:p w14:paraId="4F60ACC7" w14:textId="453EDD6E" w:rsidR="008174CD" w:rsidRPr="0028258B" w:rsidRDefault="008174CD" w:rsidP="007F6E57">
            <w:pPr>
              <w:jc w:val="center"/>
            </w:pPr>
            <w:r>
              <w:t>6</w:t>
            </w:r>
          </w:p>
        </w:tc>
        <w:tc>
          <w:tcPr>
            <w:tcW w:w="1871" w:type="dxa"/>
            <w:shd w:val="clear" w:color="auto" w:fill="auto"/>
          </w:tcPr>
          <w:p w14:paraId="567BC0D2" w14:textId="07BB6B99" w:rsidR="008174CD" w:rsidRPr="0028258B" w:rsidRDefault="008174CD" w:rsidP="007F6E57">
            <w:proofErr w:type="spellStart"/>
            <w:r w:rsidRPr="0028258B">
              <w:t>Dūseikių</w:t>
            </w:r>
            <w:proofErr w:type="spellEnd"/>
            <w:r w:rsidRPr="0028258B">
              <w:t xml:space="preserve"> socialinės globos </w:t>
            </w:r>
            <w:r w:rsidRPr="0028258B">
              <w:lastRenderedPageBreak/>
              <w:t>namai</w:t>
            </w:r>
          </w:p>
        </w:tc>
        <w:tc>
          <w:tcPr>
            <w:tcW w:w="851" w:type="dxa"/>
            <w:shd w:val="clear" w:color="auto" w:fill="auto"/>
          </w:tcPr>
          <w:p w14:paraId="64A12D07" w14:textId="77777777" w:rsidR="008174CD" w:rsidRPr="00B3780A" w:rsidRDefault="008174CD" w:rsidP="007F6E57">
            <w:pPr>
              <w:jc w:val="center"/>
              <w:rPr>
                <w:bCs/>
              </w:rPr>
            </w:pPr>
            <w:r w:rsidRPr="00B3780A">
              <w:rPr>
                <w:bCs/>
              </w:rPr>
              <w:lastRenderedPageBreak/>
              <w:t>2022</w:t>
            </w:r>
          </w:p>
          <w:p w14:paraId="16493F3C" w14:textId="77777777" w:rsidR="008174CD" w:rsidRPr="00B3780A" w:rsidRDefault="008174CD" w:rsidP="007F6E57">
            <w:pPr>
              <w:jc w:val="center"/>
              <w:rPr>
                <w:b/>
              </w:rPr>
            </w:pPr>
            <w:r w:rsidRPr="00B3780A">
              <w:rPr>
                <w:b/>
              </w:rPr>
              <w:t>2023</w:t>
            </w:r>
          </w:p>
        </w:tc>
        <w:tc>
          <w:tcPr>
            <w:tcW w:w="850" w:type="dxa"/>
            <w:shd w:val="clear" w:color="auto" w:fill="auto"/>
          </w:tcPr>
          <w:p w14:paraId="130BA489" w14:textId="77777777" w:rsidR="008174CD" w:rsidRPr="00B3780A" w:rsidRDefault="008174CD" w:rsidP="007F6E57">
            <w:pPr>
              <w:jc w:val="center"/>
              <w:rPr>
                <w:bCs/>
              </w:rPr>
            </w:pPr>
            <w:r w:rsidRPr="00B3780A">
              <w:rPr>
                <w:bCs/>
              </w:rPr>
              <w:t>990</w:t>
            </w:r>
          </w:p>
          <w:p w14:paraId="40B3D70A" w14:textId="77777777" w:rsidR="008174CD" w:rsidRPr="00B3780A" w:rsidRDefault="008174CD" w:rsidP="007F6E57">
            <w:pPr>
              <w:jc w:val="center"/>
              <w:rPr>
                <w:b/>
              </w:rPr>
            </w:pPr>
            <w:r w:rsidRPr="00B3780A">
              <w:rPr>
                <w:b/>
              </w:rPr>
              <w:t>1180</w:t>
            </w:r>
          </w:p>
        </w:tc>
        <w:tc>
          <w:tcPr>
            <w:tcW w:w="1134" w:type="dxa"/>
            <w:shd w:val="clear" w:color="auto" w:fill="auto"/>
          </w:tcPr>
          <w:p w14:paraId="0A9FCCF9" w14:textId="314FCF47" w:rsidR="008174CD" w:rsidRPr="00B3780A" w:rsidRDefault="00490178" w:rsidP="00490178">
            <w:pPr>
              <w:jc w:val="center"/>
              <w:rPr>
                <w:bCs/>
              </w:rPr>
            </w:pPr>
            <w:r w:rsidRPr="00B3780A">
              <w:rPr>
                <w:bCs/>
              </w:rPr>
              <w:t>190</w:t>
            </w:r>
          </w:p>
        </w:tc>
        <w:tc>
          <w:tcPr>
            <w:tcW w:w="1134" w:type="dxa"/>
            <w:shd w:val="clear" w:color="auto" w:fill="auto"/>
          </w:tcPr>
          <w:p w14:paraId="4B310637" w14:textId="2AC794CF" w:rsidR="008174CD" w:rsidRPr="00B3780A" w:rsidRDefault="00AE0879" w:rsidP="008174CD">
            <w:pPr>
              <w:jc w:val="center"/>
              <w:rPr>
                <w:bCs/>
              </w:rPr>
            </w:pPr>
            <w:r>
              <w:rPr>
                <w:bCs/>
              </w:rPr>
              <w:t>6</w:t>
            </w:r>
          </w:p>
          <w:p w14:paraId="776245E0" w14:textId="77777777" w:rsidR="008174CD" w:rsidRPr="00B3780A" w:rsidRDefault="008174CD" w:rsidP="007F6E57">
            <w:pPr>
              <w:jc w:val="center"/>
              <w:rPr>
                <w:bCs/>
              </w:rPr>
            </w:pPr>
          </w:p>
        </w:tc>
        <w:tc>
          <w:tcPr>
            <w:tcW w:w="992" w:type="dxa"/>
            <w:shd w:val="clear" w:color="auto" w:fill="auto"/>
          </w:tcPr>
          <w:p w14:paraId="2F8714EB" w14:textId="52F76172" w:rsidR="008174CD" w:rsidRPr="00B3780A" w:rsidRDefault="008174CD" w:rsidP="007F6E57">
            <w:pPr>
              <w:jc w:val="center"/>
              <w:rPr>
                <w:bCs/>
              </w:rPr>
            </w:pPr>
            <w:r w:rsidRPr="00B3780A">
              <w:rPr>
                <w:bCs/>
              </w:rPr>
              <w:t>1100</w:t>
            </w:r>
          </w:p>
          <w:p w14:paraId="6C3A5881" w14:textId="77777777" w:rsidR="008174CD" w:rsidRPr="00B3780A" w:rsidRDefault="008174CD" w:rsidP="007F6E57">
            <w:pPr>
              <w:jc w:val="center"/>
              <w:rPr>
                <w:b/>
              </w:rPr>
            </w:pPr>
            <w:r w:rsidRPr="00B3780A">
              <w:rPr>
                <w:b/>
              </w:rPr>
              <w:t>1320</w:t>
            </w:r>
          </w:p>
        </w:tc>
        <w:tc>
          <w:tcPr>
            <w:tcW w:w="993" w:type="dxa"/>
            <w:shd w:val="clear" w:color="auto" w:fill="auto"/>
          </w:tcPr>
          <w:p w14:paraId="75EE859C" w14:textId="4406B7CB" w:rsidR="008174CD" w:rsidRPr="00B3780A" w:rsidRDefault="00490178" w:rsidP="00490178">
            <w:pPr>
              <w:jc w:val="center"/>
              <w:rPr>
                <w:bCs/>
              </w:rPr>
            </w:pPr>
            <w:r w:rsidRPr="00B3780A">
              <w:rPr>
                <w:bCs/>
              </w:rPr>
              <w:t>220</w:t>
            </w:r>
          </w:p>
        </w:tc>
        <w:tc>
          <w:tcPr>
            <w:tcW w:w="1105" w:type="dxa"/>
            <w:shd w:val="clear" w:color="auto" w:fill="auto"/>
          </w:tcPr>
          <w:p w14:paraId="3E819911" w14:textId="45A49088" w:rsidR="008174CD" w:rsidRPr="00AE0879" w:rsidRDefault="00AE0879" w:rsidP="00AE0879">
            <w:pPr>
              <w:jc w:val="center"/>
              <w:rPr>
                <w:color w:val="FF0000"/>
              </w:rPr>
            </w:pPr>
            <w:r w:rsidRPr="00AE0879">
              <w:t>7</w:t>
            </w:r>
          </w:p>
        </w:tc>
      </w:tr>
      <w:tr w:rsidR="008174CD" w:rsidRPr="0028258B" w14:paraId="5E66D057" w14:textId="3B62101E" w:rsidTr="00B25AFC">
        <w:trPr>
          <w:trHeight w:val="857"/>
        </w:trPr>
        <w:tc>
          <w:tcPr>
            <w:tcW w:w="568" w:type="dxa"/>
            <w:shd w:val="clear" w:color="auto" w:fill="auto"/>
          </w:tcPr>
          <w:p w14:paraId="53305971" w14:textId="780D4620" w:rsidR="008174CD" w:rsidRPr="0028258B" w:rsidRDefault="008174CD" w:rsidP="007F6E57">
            <w:pPr>
              <w:jc w:val="center"/>
            </w:pPr>
            <w:r>
              <w:lastRenderedPageBreak/>
              <w:t>7</w:t>
            </w:r>
          </w:p>
        </w:tc>
        <w:tc>
          <w:tcPr>
            <w:tcW w:w="1871" w:type="dxa"/>
            <w:shd w:val="clear" w:color="auto" w:fill="auto"/>
          </w:tcPr>
          <w:p w14:paraId="5051C61E" w14:textId="77777777" w:rsidR="00C93B80" w:rsidRDefault="008174CD" w:rsidP="007F6E57">
            <w:proofErr w:type="spellStart"/>
            <w:r w:rsidRPr="0028258B">
              <w:t>Padvarių</w:t>
            </w:r>
            <w:proofErr w:type="spellEnd"/>
            <w:r w:rsidRPr="0028258B">
              <w:t xml:space="preserve"> </w:t>
            </w:r>
          </w:p>
          <w:p w14:paraId="3F86B146" w14:textId="1EA4F1F5" w:rsidR="008174CD" w:rsidRPr="0028258B" w:rsidRDefault="008174CD" w:rsidP="007F6E57">
            <w:r w:rsidRPr="0028258B">
              <w:t>socialinės glo</w:t>
            </w:r>
            <w:r w:rsidR="00B25AFC">
              <w:t>bos namai</w:t>
            </w:r>
          </w:p>
        </w:tc>
        <w:tc>
          <w:tcPr>
            <w:tcW w:w="851" w:type="dxa"/>
            <w:shd w:val="clear" w:color="auto" w:fill="auto"/>
          </w:tcPr>
          <w:p w14:paraId="2D4BA851" w14:textId="77777777" w:rsidR="008174CD" w:rsidRPr="00F45FBB" w:rsidRDefault="008174CD" w:rsidP="007F6E57">
            <w:pPr>
              <w:jc w:val="center"/>
              <w:rPr>
                <w:bCs/>
              </w:rPr>
            </w:pPr>
            <w:r w:rsidRPr="00F45FBB">
              <w:rPr>
                <w:bCs/>
              </w:rPr>
              <w:t>2022</w:t>
            </w:r>
          </w:p>
          <w:p w14:paraId="408BE867" w14:textId="77777777" w:rsidR="008174CD" w:rsidRPr="00F45FBB" w:rsidRDefault="008174CD" w:rsidP="007F6E57">
            <w:pPr>
              <w:jc w:val="center"/>
              <w:rPr>
                <w:b/>
              </w:rPr>
            </w:pPr>
            <w:r w:rsidRPr="00F45FBB">
              <w:rPr>
                <w:b/>
              </w:rPr>
              <w:t>2023</w:t>
            </w:r>
          </w:p>
          <w:p w14:paraId="4A84F5C1" w14:textId="3A348F4C" w:rsidR="00490178" w:rsidRPr="00B25AFC" w:rsidRDefault="00490178" w:rsidP="00B25AFC">
            <w:pPr>
              <w:rPr>
                <w:bCs/>
              </w:rPr>
            </w:pPr>
          </w:p>
        </w:tc>
        <w:tc>
          <w:tcPr>
            <w:tcW w:w="850" w:type="dxa"/>
            <w:shd w:val="clear" w:color="auto" w:fill="auto"/>
          </w:tcPr>
          <w:p w14:paraId="69D4CE25" w14:textId="77777777" w:rsidR="008174CD" w:rsidRPr="00F45FBB" w:rsidRDefault="008174CD" w:rsidP="007F6E57">
            <w:pPr>
              <w:jc w:val="center"/>
              <w:rPr>
                <w:bCs/>
              </w:rPr>
            </w:pPr>
            <w:r w:rsidRPr="00F45FBB">
              <w:rPr>
                <w:bCs/>
              </w:rPr>
              <w:t>1010</w:t>
            </w:r>
          </w:p>
          <w:p w14:paraId="05DBC06D" w14:textId="77777777" w:rsidR="008174CD" w:rsidRPr="00F45FBB" w:rsidRDefault="008174CD" w:rsidP="007F6E57">
            <w:pPr>
              <w:jc w:val="center"/>
              <w:rPr>
                <w:b/>
              </w:rPr>
            </w:pPr>
            <w:r w:rsidRPr="00F45FBB">
              <w:rPr>
                <w:b/>
              </w:rPr>
              <w:t>1210</w:t>
            </w:r>
          </w:p>
          <w:p w14:paraId="23F543E6" w14:textId="3C4FD920" w:rsidR="00490178" w:rsidRPr="00B25AFC" w:rsidRDefault="00490178" w:rsidP="00B25AFC">
            <w:pPr>
              <w:rPr>
                <w:bCs/>
              </w:rPr>
            </w:pPr>
          </w:p>
        </w:tc>
        <w:tc>
          <w:tcPr>
            <w:tcW w:w="1134" w:type="dxa"/>
            <w:shd w:val="clear" w:color="auto" w:fill="auto"/>
          </w:tcPr>
          <w:p w14:paraId="13366FA9" w14:textId="008ECE03" w:rsidR="00C93B80" w:rsidRPr="00F45FBB" w:rsidRDefault="00C93B80" w:rsidP="007F6E57">
            <w:pPr>
              <w:jc w:val="center"/>
              <w:rPr>
                <w:bCs/>
              </w:rPr>
            </w:pPr>
            <w:r w:rsidRPr="00F45FBB">
              <w:rPr>
                <w:bCs/>
              </w:rPr>
              <w:t>200</w:t>
            </w:r>
          </w:p>
          <w:p w14:paraId="34A96524" w14:textId="77777777" w:rsidR="00C93B80" w:rsidRPr="00F45FBB" w:rsidRDefault="00C93B80" w:rsidP="007F6E57">
            <w:pPr>
              <w:jc w:val="center"/>
              <w:rPr>
                <w:bCs/>
              </w:rPr>
            </w:pPr>
          </w:p>
          <w:p w14:paraId="133A9BF5" w14:textId="37888739" w:rsidR="008174CD" w:rsidRPr="00F45FBB" w:rsidRDefault="008174CD" w:rsidP="00B25AFC">
            <w:pPr>
              <w:rPr>
                <w:bCs/>
              </w:rPr>
            </w:pPr>
          </w:p>
        </w:tc>
        <w:tc>
          <w:tcPr>
            <w:tcW w:w="1134" w:type="dxa"/>
            <w:shd w:val="clear" w:color="auto" w:fill="auto"/>
          </w:tcPr>
          <w:p w14:paraId="0436FAE0" w14:textId="74EAFC3B" w:rsidR="008174CD" w:rsidRPr="00F45FBB" w:rsidRDefault="00544CA8" w:rsidP="007F6E57">
            <w:pPr>
              <w:jc w:val="center"/>
              <w:rPr>
                <w:bCs/>
              </w:rPr>
            </w:pPr>
            <w:r>
              <w:rPr>
                <w:bCs/>
              </w:rPr>
              <w:t>1</w:t>
            </w:r>
          </w:p>
          <w:p w14:paraId="46296B59" w14:textId="77777777" w:rsidR="00C93B80" w:rsidRPr="00F45FBB" w:rsidRDefault="00C93B80" w:rsidP="007F6E57">
            <w:pPr>
              <w:jc w:val="center"/>
              <w:rPr>
                <w:bCs/>
              </w:rPr>
            </w:pPr>
          </w:p>
          <w:p w14:paraId="3B82B301" w14:textId="0BB857DF" w:rsidR="00C93B80" w:rsidRPr="00F45FBB" w:rsidRDefault="00C93B80" w:rsidP="00B25AFC">
            <w:pPr>
              <w:rPr>
                <w:bCs/>
              </w:rPr>
            </w:pPr>
          </w:p>
        </w:tc>
        <w:tc>
          <w:tcPr>
            <w:tcW w:w="992" w:type="dxa"/>
            <w:shd w:val="clear" w:color="auto" w:fill="auto"/>
          </w:tcPr>
          <w:p w14:paraId="4A7DD1D5" w14:textId="25D3702A" w:rsidR="008174CD" w:rsidRPr="00F45FBB" w:rsidRDefault="008174CD" w:rsidP="007F6E57">
            <w:pPr>
              <w:jc w:val="center"/>
              <w:rPr>
                <w:bCs/>
              </w:rPr>
            </w:pPr>
            <w:r w:rsidRPr="00F45FBB">
              <w:rPr>
                <w:bCs/>
              </w:rPr>
              <w:t>1125</w:t>
            </w:r>
          </w:p>
          <w:p w14:paraId="57E7AB53" w14:textId="77777777" w:rsidR="008174CD" w:rsidRPr="00F45FBB" w:rsidRDefault="008174CD" w:rsidP="007F6E57">
            <w:pPr>
              <w:jc w:val="center"/>
              <w:rPr>
                <w:b/>
              </w:rPr>
            </w:pPr>
            <w:r w:rsidRPr="00F45FBB">
              <w:rPr>
                <w:b/>
              </w:rPr>
              <w:t>1350</w:t>
            </w:r>
          </w:p>
          <w:p w14:paraId="6DA46BE9" w14:textId="28E91152" w:rsidR="008174CD" w:rsidRPr="00B25AFC" w:rsidRDefault="008174CD" w:rsidP="00B25AFC">
            <w:pPr>
              <w:rPr>
                <w:bCs/>
              </w:rPr>
            </w:pPr>
          </w:p>
        </w:tc>
        <w:tc>
          <w:tcPr>
            <w:tcW w:w="993" w:type="dxa"/>
            <w:shd w:val="clear" w:color="auto" w:fill="auto"/>
          </w:tcPr>
          <w:p w14:paraId="6FA010DC" w14:textId="77777777" w:rsidR="008174CD" w:rsidRPr="00F45FBB" w:rsidRDefault="00C93B80" w:rsidP="00C93B80">
            <w:pPr>
              <w:jc w:val="center"/>
              <w:rPr>
                <w:bCs/>
              </w:rPr>
            </w:pPr>
            <w:r w:rsidRPr="00F45FBB">
              <w:rPr>
                <w:bCs/>
              </w:rPr>
              <w:t>225</w:t>
            </w:r>
          </w:p>
          <w:p w14:paraId="0C342662" w14:textId="77777777" w:rsidR="00C93B80" w:rsidRPr="00F45FBB" w:rsidRDefault="00C93B80" w:rsidP="00C93B80">
            <w:pPr>
              <w:jc w:val="center"/>
              <w:rPr>
                <w:bCs/>
              </w:rPr>
            </w:pPr>
          </w:p>
          <w:p w14:paraId="65AAA41D" w14:textId="184888AA" w:rsidR="00C93B80" w:rsidRPr="00F45FBB" w:rsidRDefault="00C93B80" w:rsidP="00B25AFC">
            <w:pPr>
              <w:rPr>
                <w:bCs/>
              </w:rPr>
            </w:pPr>
          </w:p>
        </w:tc>
        <w:tc>
          <w:tcPr>
            <w:tcW w:w="1105" w:type="dxa"/>
            <w:shd w:val="clear" w:color="auto" w:fill="auto"/>
          </w:tcPr>
          <w:p w14:paraId="4AE08E3E" w14:textId="1A70D012" w:rsidR="008174CD" w:rsidRDefault="00544CA8" w:rsidP="008174CD">
            <w:pPr>
              <w:jc w:val="center"/>
            </w:pPr>
            <w:r>
              <w:t>3</w:t>
            </w:r>
          </w:p>
          <w:p w14:paraId="08EB4AD0" w14:textId="45A1BFC4" w:rsidR="00C93B80" w:rsidRDefault="00C93B80" w:rsidP="008174CD">
            <w:pPr>
              <w:jc w:val="center"/>
            </w:pPr>
          </w:p>
          <w:p w14:paraId="3C112E35" w14:textId="77777777" w:rsidR="008174CD" w:rsidRPr="0028258B" w:rsidRDefault="008174CD" w:rsidP="00B25AFC">
            <w:pPr>
              <w:rPr>
                <w:color w:val="FF0000"/>
              </w:rPr>
            </w:pPr>
          </w:p>
        </w:tc>
      </w:tr>
      <w:tr w:rsidR="008174CD" w:rsidRPr="0028258B" w14:paraId="74F7FCC7" w14:textId="3F33E858" w:rsidTr="0087442E">
        <w:trPr>
          <w:trHeight w:val="659"/>
        </w:trPr>
        <w:tc>
          <w:tcPr>
            <w:tcW w:w="568" w:type="dxa"/>
            <w:shd w:val="clear" w:color="auto" w:fill="auto"/>
          </w:tcPr>
          <w:p w14:paraId="138223A3" w14:textId="7D9F4A33" w:rsidR="008174CD" w:rsidRPr="0028258B" w:rsidRDefault="008174CD" w:rsidP="007F6E57">
            <w:pPr>
              <w:jc w:val="center"/>
            </w:pPr>
            <w:r>
              <w:t>8</w:t>
            </w:r>
          </w:p>
        </w:tc>
        <w:tc>
          <w:tcPr>
            <w:tcW w:w="1871" w:type="dxa"/>
            <w:shd w:val="clear" w:color="auto" w:fill="auto"/>
          </w:tcPr>
          <w:p w14:paraId="002887C8" w14:textId="7844BD54" w:rsidR="008174CD" w:rsidRPr="0028258B" w:rsidRDefault="008174CD" w:rsidP="007F6E57">
            <w:r>
              <w:t>Ventos</w:t>
            </w:r>
            <w:r w:rsidR="00835B3E">
              <w:t xml:space="preserve"> </w:t>
            </w:r>
            <w:r>
              <w:t>socialinės globos namai</w:t>
            </w:r>
          </w:p>
        </w:tc>
        <w:tc>
          <w:tcPr>
            <w:tcW w:w="851" w:type="dxa"/>
            <w:shd w:val="clear" w:color="auto" w:fill="auto"/>
          </w:tcPr>
          <w:p w14:paraId="18ED63AA" w14:textId="1F319702" w:rsidR="00A64F61" w:rsidRPr="00A64F61" w:rsidRDefault="00A64F61" w:rsidP="007F6E57">
            <w:pPr>
              <w:jc w:val="center"/>
              <w:rPr>
                <w:bCs/>
              </w:rPr>
            </w:pPr>
            <w:r w:rsidRPr="00A64F61">
              <w:rPr>
                <w:bCs/>
              </w:rPr>
              <w:t>2022</w:t>
            </w:r>
          </w:p>
          <w:p w14:paraId="2DEDBB55" w14:textId="1CAC4C07" w:rsidR="008174CD" w:rsidRPr="00A64F61" w:rsidRDefault="008174CD" w:rsidP="007F6E57">
            <w:pPr>
              <w:jc w:val="center"/>
              <w:rPr>
                <w:b/>
              </w:rPr>
            </w:pPr>
            <w:r w:rsidRPr="00A64F61">
              <w:rPr>
                <w:b/>
              </w:rPr>
              <w:t>2023</w:t>
            </w:r>
          </w:p>
        </w:tc>
        <w:tc>
          <w:tcPr>
            <w:tcW w:w="850" w:type="dxa"/>
            <w:shd w:val="clear" w:color="auto" w:fill="auto"/>
          </w:tcPr>
          <w:p w14:paraId="55EAAEA5" w14:textId="47171566" w:rsidR="00A64F61" w:rsidRPr="00A64F61" w:rsidRDefault="00A237C7" w:rsidP="007F6E57">
            <w:pPr>
              <w:jc w:val="center"/>
              <w:rPr>
                <w:bCs/>
              </w:rPr>
            </w:pPr>
            <w:r>
              <w:rPr>
                <w:bCs/>
              </w:rPr>
              <w:t>1100</w:t>
            </w:r>
          </w:p>
          <w:p w14:paraId="143874C8" w14:textId="6615304C" w:rsidR="008174CD" w:rsidRPr="00A64F61" w:rsidRDefault="008174CD" w:rsidP="007F6E57">
            <w:pPr>
              <w:jc w:val="center"/>
              <w:rPr>
                <w:b/>
              </w:rPr>
            </w:pPr>
            <w:r w:rsidRPr="00A64F61">
              <w:rPr>
                <w:b/>
              </w:rPr>
              <w:t>1330</w:t>
            </w:r>
          </w:p>
        </w:tc>
        <w:tc>
          <w:tcPr>
            <w:tcW w:w="1134" w:type="dxa"/>
            <w:shd w:val="clear" w:color="auto" w:fill="auto"/>
          </w:tcPr>
          <w:p w14:paraId="54E4DC1F" w14:textId="6270A86C" w:rsidR="008174CD" w:rsidRPr="00A64F61" w:rsidRDefault="00FC41C9" w:rsidP="007F6E57">
            <w:pPr>
              <w:jc w:val="center"/>
              <w:rPr>
                <w:bCs/>
              </w:rPr>
            </w:pPr>
            <w:r>
              <w:rPr>
                <w:bCs/>
              </w:rPr>
              <w:t>230</w:t>
            </w:r>
          </w:p>
        </w:tc>
        <w:tc>
          <w:tcPr>
            <w:tcW w:w="1134" w:type="dxa"/>
            <w:shd w:val="clear" w:color="auto" w:fill="auto"/>
          </w:tcPr>
          <w:p w14:paraId="28D9A169" w14:textId="5594283A" w:rsidR="008174CD" w:rsidRPr="00A64F61" w:rsidRDefault="00A64F61" w:rsidP="007F6E57">
            <w:pPr>
              <w:jc w:val="center"/>
              <w:rPr>
                <w:bCs/>
              </w:rPr>
            </w:pPr>
            <w:r w:rsidRPr="00A64F61">
              <w:rPr>
                <w:bCs/>
              </w:rPr>
              <w:t>X</w:t>
            </w:r>
          </w:p>
        </w:tc>
        <w:tc>
          <w:tcPr>
            <w:tcW w:w="992" w:type="dxa"/>
            <w:shd w:val="clear" w:color="auto" w:fill="auto"/>
          </w:tcPr>
          <w:p w14:paraId="1958416C" w14:textId="066186ED" w:rsidR="00A64F61" w:rsidRPr="00A64F61" w:rsidRDefault="00A64F61" w:rsidP="007F6E57">
            <w:pPr>
              <w:jc w:val="center"/>
              <w:rPr>
                <w:bCs/>
              </w:rPr>
            </w:pPr>
            <w:r w:rsidRPr="00A64F61">
              <w:rPr>
                <w:bCs/>
              </w:rPr>
              <w:t>1200</w:t>
            </w:r>
          </w:p>
          <w:p w14:paraId="6ADD6554" w14:textId="273AE462" w:rsidR="008174CD" w:rsidRPr="006C7F63" w:rsidRDefault="008174CD" w:rsidP="007F6E57">
            <w:pPr>
              <w:jc w:val="center"/>
              <w:rPr>
                <w:b/>
              </w:rPr>
            </w:pPr>
            <w:r w:rsidRPr="006C7F63">
              <w:rPr>
                <w:b/>
              </w:rPr>
              <w:t>1450</w:t>
            </w:r>
          </w:p>
        </w:tc>
        <w:tc>
          <w:tcPr>
            <w:tcW w:w="993" w:type="dxa"/>
            <w:shd w:val="clear" w:color="auto" w:fill="auto"/>
          </w:tcPr>
          <w:p w14:paraId="4A854013" w14:textId="4BA86A86" w:rsidR="008174CD" w:rsidRPr="00A64F61" w:rsidRDefault="00A64F61" w:rsidP="007F6E57">
            <w:pPr>
              <w:jc w:val="center"/>
              <w:rPr>
                <w:bCs/>
              </w:rPr>
            </w:pPr>
            <w:r w:rsidRPr="00A64F61">
              <w:rPr>
                <w:bCs/>
              </w:rPr>
              <w:t>250</w:t>
            </w:r>
          </w:p>
        </w:tc>
        <w:tc>
          <w:tcPr>
            <w:tcW w:w="1105" w:type="dxa"/>
            <w:shd w:val="clear" w:color="auto" w:fill="auto"/>
          </w:tcPr>
          <w:p w14:paraId="45653FFA" w14:textId="69D27A17" w:rsidR="008174CD" w:rsidRPr="00A64F61" w:rsidRDefault="00835B3E" w:rsidP="00A64F61">
            <w:pPr>
              <w:jc w:val="center"/>
            </w:pPr>
            <w:r w:rsidRPr="00A64F61">
              <w:t>1</w:t>
            </w:r>
          </w:p>
        </w:tc>
      </w:tr>
      <w:tr w:rsidR="008174CD" w:rsidRPr="0028258B" w14:paraId="28A466A0" w14:textId="5EDC81E8" w:rsidTr="0087442E">
        <w:trPr>
          <w:trHeight w:val="541"/>
        </w:trPr>
        <w:tc>
          <w:tcPr>
            <w:tcW w:w="568" w:type="dxa"/>
            <w:shd w:val="clear" w:color="auto" w:fill="auto"/>
          </w:tcPr>
          <w:p w14:paraId="3738AE1C" w14:textId="768E5988" w:rsidR="008174CD" w:rsidRPr="0028258B" w:rsidRDefault="008174CD" w:rsidP="007F6E57">
            <w:pPr>
              <w:jc w:val="center"/>
            </w:pPr>
            <w:r>
              <w:t>9</w:t>
            </w:r>
          </w:p>
        </w:tc>
        <w:tc>
          <w:tcPr>
            <w:tcW w:w="1871" w:type="dxa"/>
            <w:shd w:val="clear" w:color="auto" w:fill="auto"/>
          </w:tcPr>
          <w:p w14:paraId="433B064C" w14:textId="77777777" w:rsidR="00835B3E" w:rsidRDefault="008174CD" w:rsidP="007F6E57">
            <w:r>
              <w:t>Specialieji socialinės globos namai</w:t>
            </w:r>
          </w:p>
          <w:p w14:paraId="147C398C" w14:textId="149214F7" w:rsidR="008174CD" w:rsidRDefault="008174CD" w:rsidP="007F6E57">
            <w:r>
              <w:t xml:space="preserve">,,Tremtinių namai“ </w:t>
            </w:r>
          </w:p>
        </w:tc>
        <w:tc>
          <w:tcPr>
            <w:tcW w:w="851" w:type="dxa"/>
            <w:shd w:val="clear" w:color="auto" w:fill="auto"/>
          </w:tcPr>
          <w:p w14:paraId="7CB86D5F" w14:textId="77777777" w:rsidR="008174CD" w:rsidRPr="00A64F61" w:rsidRDefault="008174CD" w:rsidP="007F6E57">
            <w:pPr>
              <w:jc w:val="center"/>
              <w:rPr>
                <w:bCs/>
              </w:rPr>
            </w:pPr>
            <w:r w:rsidRPr="00A64F61">
              <w:rPr>
                <w:bCs/>
              </w:rPr>
              <w:t>2022</w:t>
            </w:r>
          </w:p>
          <w:p w14:paraId="4A48DA96" w14:textId="77777777" w:rsidR="008174CD" w:rsidRPr="006C7F63" w:rsidRDefault="008174CD" w:rsidP="007F6E57">
            <w:pPr>
              <w:jc w:val="center"/>
              <w:rPr>
                <w:b/>
              </w:rPr>
            </w:pPr>
            <w:r w:rsidRPr="006C7F63">
              <w:rPr>
                <w:b/>
              </w:rPr>
              <w:t>2023</w:t>
            </w:r>
          </w:p>
        </w:tc>
        <w:tc>
          <w:tcPr>
            <w:tcW w:w="850" w:type="dxa"/>
            <w:shd w:val="clear" w:color="auto" w:fill="auto"/>
          </w:tcPr>
          <w:p w14:paraId="67F676BE" w14:textId="77777777" w:rsidR="008174CD" w:rsidRPr="00A64F61" w:rsidRDefault="008174CD" w:rsidP="007F6E57">
            <w:pPr>
              <w:jc w:val="center"/>
              <w:rPr>
                <w:bCs/>
              </w:rPr>
            </w:pPr>
            <w:r w:rsidRPr="00A64F61">
              <w:rPr>
                <w:bCs/>
              </w:rPr>
              <w:t>1100</w:t>
            </w:r>
          </w:p>
          <w:p w14:paraId="75365773" w14:textId="77777777" w:rsidR="008174CD" w:rsidRPr="006C7F63" w:rsidRDefault="008174CD" w:rsidP="007F6E57">
            <w:pPr>
              <w:jc w:val="center"/>
              <w:rPr>
                <w:b/>
              </w:rPr>
            </w:pPr>
            <w:r w:rsidRPr="006C7F63">
              <w:rPr>
                <w:b/>
              </w:rPr>
              <w:t>1320</w:t>
            </w:r>
          </w:p>
        </w:tc>
        <w:tc>
          <w:tcPr>
            <w:tcW w:w="1134" w:type="dxa"/>
            <w:shd w:val="clear" w:color="auto" w:fill="auto"/>
          </w:tcPr>
          <w:p w14:paraId="40C5BD5B" w14:textId="2B62E9A5" w:rsidR="008174CD" w:rsidRPr="00A64F61" w:rsidRDefault="00835B3E" w:rsidP="007F6E57">
            <w:pPr>
              <w:jc w:val="center"/>
              <w:rPr>
                <w:bCs/>
              </w:rPr>
            </w:pPr>
            <w:r w:rsidRPr="00A64F61">
              <w:rPr>
                <w:bCs/>
              </w:rPr>
              <w:t>220</w:t>
            </w:r>
          </w:p>
        </w:tc>
        <w:tc>
          <w:tcPr>
            <w:tcW w:w="1134" w:type="dxa"/>
            <w:shd w:val="clear" w:color="auto" w:fill="auto"/>
          </w:tcPr>
          <w:p w14:paraId="49CC58B6" w14:textId="385E62C1" w:rsidR="008174CD" w:rsidRPr="00A64F61" w:rsidRDefault="00835B3E" w:rsidP="007F6E57">
            <w:pPr>
              <w:jc w:val="center"/>
              <w:rPr>
                <w:bCs/>
              </w:rPr>
            </w:pPr>
            <w:r w:rsidRPr="00A64F61">
              <w:rPr>
                <w:bCs/>
              </w:rPr>
              <w:t>X</w:t>
            </w:r>
          </w:p>
        </w:tc>
        <w:tc>
          <w:tcPr>
            <w:tcW w:w="992" w:type="dxa"/>
            <w:shd w:val="clear" w:color="auto" w:fill="auto"/>
          </w:tcPr>
          <w:p w14:paraId="7CFE1928" w14:textId="3577A39C" w:rsidR="008174CD" w:rsidRPr="00A64F61" w:rsidRDefault="008174CD" w:rsidP="007F6E57">
            <w:pPr>
              <w:jc w:val="center"/>
              <w:rPr>
                <w:bCs/>
              </w:rPr>
            </w:pPr>
            <w:r w:rsidRPr="00A64F61">
              <w:rPr>
                <w:bCs/>
              </w:rPr>
              <w:t>1230</w:t>
            </w:r>
          </w:p>
          <w:p w14:paraId="3B181036" w14:textId="77777777" w:rsidR="008174CD" w:rsidRPr="006C7F63" w:rsidRDefault="008174CD" w:rsidP="007F6E57">
            <w:pPr>
              <w:jc w:val="center"/>
              <w:rPr>
                <w:b/>
              </w:rPr>
            </w:pPr>
            <w:r w:rsidRPr="006C7F63">
              <w:rPr>
                <w:b/>
              </w:rPr>
              <w:t>1470</w:t>
            </w:r>
          </w:p>
        </w:tc>
        <w:tc>
          <w:tcPr>
            <w:tcW w:w="993" w:type="dxa"/>
            <w:shd w:val="clear" w:color="auto" w:fill="auto"/>
          </w:tcPr>
          <w:p w14:paraId="2532CB0D" w14:textId="0F38B749" w:rsidR="008174CD" w:rsidRPr="00A64F61" w:rsidRDefault="00835B3E" w:rsidP="007F6E57">
            <w:pPr>
              <w:jc w:val="center"/>
              <w:rPr>
                <w:bCs/>
              </w:rPr>
            </w:pPr>
            <w:r w:rsidRPr="00A64F61">
              <w:rPr>
                <w:bCs/>
              </w:rPr>
              <w:t>240</w:t>
            </w:r>
          </w:p>
        </w:tc>
        <w:tc>
          <w:tcPr>
            <w:tcW w:w="1105" w:type="dxa"/>
            <w:shd w:val="clear" w:color="auto" w:fill="auto"/>
          </w:tcPr>
          <w:p w14:paraId="4C7090B3" w14:textId="12B67BE2" w:rsidR="008174CD" w:rsidRPr="00A64F61" w:rsidRDefault="00835B3E" w:rsidP="007F6E57">
            <w:pPr>
              <w:jc w:val="center"/>
              <w:rPr>
                <w:bCs/>
              </w:rPr>
            </w:pPr>
            <w:r w:rsidRPr="00A64F61">
              <w:rPr>
                <w:bCs/>
              </w:rPr>
              <w:t>1</w:t>
            </w:r>
          </w:p>
        </w:tc>
      </w:tr>
      <w:tr w:rsidR="008174CD" w:rsidRPr="0028258B" w14:paraId="238A3FEB" w14:textId="5D4F3400" w:rsidTr="0087442E">
        <w:trPr>
          <w:trHeight w:val="541"/>
        </w:trPr>
        <w:tc>
          <w:tcPr>
            <w:tcW w:w="568" w:type="dxa"/>
            <w:shd w:val="clear" w:color="auto" w:fill="auto"/>
          </w:tcPr>
          <w:p w14:paraId="67B7AEF8" w14:textId="7DECDE62" w:rsidR="008174CD" w:rsidRDefault="008174CD" w:rsidP="007F6E57">
            <w:pPr>
              <w:jc w:val="center"/>
            </w:pPr>
            <w:r>
              <w:t>10</w:t>
            </w:r>
          </w:p>
        </w:tc>
        <w:tc>
          <w:tcPr>
            <w:tcW w:w="1871" w:type="dxa"/>
            <w:shd w:val="clear" w:color="auto" w:fill="auto"/>
          </w:tcPr>
          <w:p w14:paraId="4AF33884" w14:textId="6944C506" w:rsidR="008174CD" w:rsidRDefault="008174CD" w:rsidP="007F6E57">
            <w:r>
              <w:t>Suvalkijos socialinės globos namai</w:t>
            </w:r>
          </w:p>
        </w:tc>
        <w:tc>
          <w:tcPr>
            <w:tcW w:w="851" w:type="dxa"/>
            <w:shd w:val="clear" w:color="auto" w:fill="auto"/>
          </w:tcPr>
          <w:p w14:paraId="6FCBED47" w14:textId="77777777" w:rsidR="008174CD" w:rsidRPr="006C7F63" w:rsidRDefault="008174CD" w:rsidP="007F6E57">
            <w:pPr>
              <w:jc w:val="center"/>
              <w:rPr>
                <w:bCs/>
              </w:rPr>
            </w:pPr>
            <w:r w:rsidRPr="006C7F63">
              <w:rPr>
                <w:bCs/>
              </w:rPr>
              <w:t>2022</w:t>
            </w:r>
          </w:p>
          <w:p w14:paraId="7D5AA803" w14:textId="77777777" w:rsidR="008174CD" w:rsidRPr="006C7F63" w:rsidRDefault="008174CD" w:rsidP="007F6E57">
            <w:pPr>
              <w:jc w:val="center"/>
              <w:rPr>
                <w:b/>
              </w:rPr>
            </w:pPr>
            <w:r w:rsidRPr="006C7F63">
              <w:rPr>
                <w:b/>
              </w:rPr>
              <w:t>2023</w:t>
            </w:r>
          </w:p>
        </w:tc>
        <w:tc>
          <w:tcPr>
            <w:tcW w:w="850" w:type="dxa"/>
            <w:shd w:val="clear" w:color="auto" w:fill="auto"/>
          </w:tcPr>
          <w:p w14:paraId="19EC7899" w14:textId="77777777" w:rsidR="008174CD" w:rsidRPr="006C7F63" w:rsidRDefault="008174CD" w:rsidP="007F6E57">
            <w:pPr>
              <w:jc w:val="center"/>
              <w:rPr>
                <w:bCs/>
              </w:rPr>
            </w:pPr>
            <w:r w:rsidRPr="006C7F63">
              <w:rPr>
                <w:bCs/>
              </w:rPr>
              <w:t>1000</w:t>
            </w:r>
          </w:p>
          <w:p w14:paraId="1FDB42A7" w14:textId="77777777" w:rsidR="008174CD" w:rsidRPr="006C7F63" w:rsidRDefault="008174CD" w:rsidP="007F6E57">
            <w:pPr>
              <w:jc w:val="center"/>
              <w:rPr>
                <w:b/>
              </w:rPr>
            </w:pPr>
            <w:r w:rsidRPr="006C7F63">
              <w:rPr>
                <w:b/>
              </w:rPr>
              <w:t>1200</w:t>
            </w:r>
          </w:p>
        </w:tc>
        <w:tc>
          <w:tcPr>
            <w:tcW w:w="1134" w:type="dxa"/>
            <w:shd w:val="clear" w:color="auto" w:fill="auto"/>
          </w:tcPr>
          <w:p w14:paraId="3998B591" w14:textId="620E305A" w:rsidR="008174CD" w:rsidRPr="006C7F63" w:rsidRDefault="005436D3" w:rsidP="007F6E57">
            <w:pPr>
              <w:jc w:val="center"/>
              <w:rPr>
                <w:bCs/>
              </w:rPr>
            </w:pPr>
            <w:r w:rsidRPr="006C7F63">
              <w:rPr>
                <w:bCs/>
              </w:rPr>
              <w:t>200</w:t>
            </w:r>
          </w:p>
        </w:tc>
        <w:tc>
          <w:tcPr>
            <w:tcW w:w="1134" w:type="dxa"/>
            <w:shd w:val="clear" w:color="auto" w:fill="auto"/>
          </w:tcPr>
          <w:p w14:paraId="363F1AEA" w14:textId="5561C6C2" w:rsidR="008174CD" w:rsidRPr="006C7F63" w:rsidRDefault="005436D3" w:rsidP="007F6E57">
            <w:pPr>
              <w:jc w:val="center"/>
              <w:rPr>
                <w:bCs/>
              </w:rPr>
            </w:pPr>
            <w:r w:rsidRPr="006C7F63">
              <w:rPr>
                <w:bCs/>
              </w:rPr>
              <w:t>1</w:t>
            </w:r>
          </w:p>
        </w:tc>
        <w:tc>
          <w:tcPr>
            <w:tcW w:w="992" w:type="dxa"/>
            <w:shd w:val="clear" w:color="auto" w:fill="auto"/>
          </w:tcPr>
          <w:p w14:paraId="327A5EA8" w14:textId="38A85C94" w:rsidR="008174CD" w:rsidRPr="006C7F63" w:rsidRDefault="008174CD" w:rsidP="007F6E57">
            <w:pPr>
              <w:jc w:val="center"/>
              <w:rPr>
                <w:bCs/>
              </w:rPr>
            </w:pPr>
            <w:r w:rsidRPr="006C7F63">
              <w:rPr>
                <w:bCs/>
              </w:rPr>
              <w:t>1</w:t>
            </w:r>
            <w:r w:rsidR="00BC30BF">
              <w:rPr>
                <w:bCs/>
              </w:rPr>
              <w:t>12</w:t>
            </w:r>
            <w:r w:rsidRPr="006C7F63">
              <w:rPr>
                <w:bCs/>
              </w:rPr>
              <w:t>0</w:t>
            </w:r>
          </w:p>
          <w:p w14:paraId="1B8E2ADA" w14:textId="77777777" w:rsidR="008174CD" w:rsidRPr="006C7F63" w:rsidRDefault="008174CD" w:rsidP="007F6E57">
            <w:pPr>
              <w:jc w:val="center"/>
              <w:rPr>
                <w:b/>
              </w:rPr>
            </w:pPr>
            <w:r w:rsidRPr="006C7F63">
              <w:rPr>
                <w:b/>
              </w:rPr>
              <w:t>1340</w:t>
            </w:r>
          </w:p>
        </w:tc>
        <w:tc>
          <w:tcPr>
            <w:tcW w:w="993" w:type="dxa"/>
            <w:shd w:val="clear" w:color="auto" w:fill="auto"/>
          </w:tcPr>
          <w:p w14:paraId="380E9C2D" w14:textId="57F186AA" w:rsidR="008174CD" w:rsidRPr="006C7F63" w:rsidRDefault="005436D3" w:rsidP="007F6E57">
            <w:pPr>
              <w:jc w:val="center"/>
            </w:pPr>
            <w:r w:rsidRPr="006C7F63">
              <w:t>140</w:t>
            </w:r>
          </w:p>
        </w:tc>
        <w:tc>
          <w:tcPr>
            <w:tcW w:w="1105" w:type="dxa"/>
            <w:shd w:val="clear" w:color="auto" w:fill="auto"/>
          </w:tcPr>
          <w:p w14:paraId="428AC422" w14:textId="683DB894" w:rsidR="008174CD" w:rsidRPr="006C7F63" w:rsidRDefault="005436D3" w:rsidP="007F6E57">
            <w:pPr>
              <w:jc w:val="center"/>
            </w:pPr>
            <w:r w:rsidRPr="006C7F63">
              <w:t>X</w:t>
            </w:r>
          </w:p>
        </w:tc>
      </w:tr>
      <w:tr w:rsidR="008174CD" w:rsidRPr="0028258B" w14:paraId="79BE9412" w14:textId="3BE78D30" w:rsidTr="0087442E">
        <w:trPr>
          <w:trHeight w:val="518"/>
        </w:trPr>
        <w:tc>
          <w:tcPr>
            <w:tcW w:w="568" w:type="dxa"/>
            <w:shd w:val="clear" w:color="auto" w:fill="auto"/>
          </w:tcPr>
          <w:p w14:paraId="29537159" w14:textId="56F65C27" w:rsidR="008174CD" w:rsidRPr="0028258B" w:rsidRDefault="008174CD" w:rsidP="007F6E57">
            <w:pPr>
              <w:jc w:val="center"/>
            </w:pPr>
            <w:r>
              <w:t>11</w:t>
            </w:r>
          </w:p>
        </w:tc>
        <w:tc>
          <w:tcPr>
            <w:tcW w:w="1871" w:type="dxa"/>
            <w:shd w:val="clear" w:color="auto" w:fill="auto"/>
          </w:tcPr>
          <w:p w14:paraId="30EFC672" w14:textId="04A6A192" w:rsidR="008174CD" w:rsidRPr="0028258B" w:rsidRDefault="008174CD" w:rsidP="007F6E57">
            <w:r w:rsidRPr="0028258B">
              <w:t>V</w:t>
            </w:r>
            <w:r>
              <w:t xml:space="preserve">iliaus </w:t>
            </w:r>
            <w:r w:rsidRPr="0028258B">
              <w:t>Gaigalaičio socialinės globos namai</w:t>
            </w:r>
          </w:p>
        </w:tc>
        <w:tc>
          <w:tcPr>
            <w:tcW w:w="851" w:type="dxa"/>
            <w:shd w:val="clear" w:color="auto" w:fill="auto"/>
          </w:tcPr>
          <w:p w14:paraId="799CC726" w14:textId="77777777" w:rsidR="008174CD" w:rsidRPr="00BA183B" w:rsidRDefault="008174CD" w:rsidP="007F6E57">
            <w:pPr>
              <w:jc w:val="center"/>
              <w:rPr>
                <w:bCs/>
              </w:rPr>
            </w:pPr>
            <w:r w:rsidRPr="00BA183B">
              <w:rPr>
                <w:bCs/>
              </w:rPr>
              <w:t>2022</w:t>
            </w:r>
          </w:p>
          <w:p w14:paraId="26592AC4" w14:textId="77777777" w:rsidR="0081363C" w:rsidRDefault="0081363C" w:rsidP="007F6E57">
            <w:pPr>
              <w:jc w:val="center"/>
              <w:rPr>
                <w:b/>
              </w:rPr>
            </w:pPr>
          </w:p>
          <w:p w14:paraId="5073BF61" w14:textId="0381D1C5" w:rsidR="008174CD" w:rsidRDefault="008174CD" w:rsidP="007F6E57">
            <w:pPr>
              <w:jc w:val="center"/>
              <w:rPr>
                <w:b/>
              </w:rPr>
            </w:pPr>
            <w:r w:rsidRPr="00BA183B">
              <w:rPr>
                <w:b/>
              </w:rPr>
              <w:t>2023</w:t>
            </w:r>
          </w:p>
          <w:p w14:paraId="0E90E9F1" w14:textId="52563673" w:rsidR="0081363C" w:rsidRPr="00BA183B" w:rsidRDefault="0081363C" w:rsidP="007F6E57">
            <w:pPr>
              <w:jc w:val="center"/>
              <w:rPr>
                <w:b/>
              </w:rPr>
            </w:pPr>
          </w:p>
        </w:tc>
        <w:tc>
          <w:tcPr>
            <w:tcW w:w="850" w:type="dxa"/>
            <w:shd w:val="clear" w:color="auto" w:fill="auto"/>
          </w:tcPr>
          <w:p w14:paraId="2BBAC229" w14:textId="40D8A59C" w:rsidR="0081363C" w:rsidRDefault="0081363C" w:rsidP="007F6E57">
            <w:pPr>
              <w:jc w:val="center"/>
              <w:rPr>
                <w:bCs/>
              </w:rPr>
            </w:pPr>
            <w:r>
              <w:rPr>
                <w:bCs/>
              </w:rPr>
              <w:t>1050</w:t>
            </w:r>
          </w:p>
          <w:p w14:paraId="686B786C" w14:textId="55EE22D2" w:rsidR="008174CD" w:rsidRPr="00BA183B" w:rsidRDefault="009C75C9" w:rsidP="007F6E57">
            <w:pPr>
              <w:jc w:val="center"/>
              <w:rPr>
                <w:bCs/>
              </w:rPr>
            </w:pPr>
            <w:r w:rsidRPr="00BA183B">
              <w:rPr>
                <w:bCs/>
              </w:rPr>
              <w:t>1102</w:t>
            </w:r>
          </w:p>
          <w:p w14:paraId="7DF7B813" w14:textId="52D9D7CC" w:rsidR="008174CD" w:rsidRPr="00BA183B" w:rsidRDefault="008174CD" w:rsidP="007F6E57">
            <w:pPr>
              <w:jc w:val="center"/>
              <w:rPr>
                <w:b/>
              </w:rPr>
            </w:pPr>
            <w:r w:rsidRPr="00BA183B">
              <w:rPr>
                <w:b/>
              </w:rPr>
              <w:t>129</w:t>
            </w:r>
            <w:r w:rsidR="00434E69">
              <w:rPr>
                <w:b/>
              </w:rPr>
              <w:t>2</w:t>
            </w:r>
          </w:p>
        </w:tc>
        <w:tc>
          <w:tcPr>
            <w:tcW w:w="1134" w:type="dxa"/>
            <w:shd w:val="clear" w:color="auto" w:fill="auto"/>
          </w:tcPr>
          <w:p w14:paraId="235D9FE0" w14:textId="1030FBBD" w:rsidR="008174CD" w:rsidRPr="00BA183B" w:rsidRDefault="0081363C" w:rsidP="007F6E57">
            <w:pPr>
              <w:jc w:val="center"/>
              <w:rPr>
                <w:bCs/>
              </w:rPr>
            </w:pPr>
            <w:r>
              <w:rPr>
                <w:bCs/>
              </w:rPr>
              <w:t>241</w:t>
            </w:r>
          </w:p>
        </w:tc>
        <w:tc>
          <w:tcPr>
            <w:tcW w:w="1134" w:type="dxa"/>
            <w:shd w:val="clear" w:color="auto" w:fill="auto"/>
          </w:tcPr>
          <w:p w14:paraId="690C45EE" w14:textId="2BC448B7" w:rsidR="008174CD" w:rsidRPr="00BA183B" w:rsidRDefault="00C1568A" w:rsidP="007F6E57">
            <w:pPr>
              <w:jc w:val="center"/>
              <w:rPr>
                <w:bCs/>
              </w:rPr>
            </w:pPr>
            <w:r>
              <w:rPr>
                <w:bCs/>
              </w:rPr>
              <w:t>2</w:t>
            </w:r>
          </w:p>
        </w:tc>
        <w:tc>
          <w:tcPr>
            <w:tcW w:w="992" w:type="dxa"/>
            <w:shd w:val="clear" w:color="auto" w:fill="auto"/>
          </w:tcPr>
          <w:p w14:paraId="4D7B982A" w14:textId="0F7304E8" w:rsidR="0081363C" w:rsidRDefault="0081363C" w:rsidP="0081363C">
            <w:pPr>
              <w:jc w:val="center"/>
              <w:rPr>
                <w:bCs/>
              </w:rPr>
            </w:pPr>
            <w:r>
              <w:rPr>
                <w:bCs/>
              </w:rPr>
              <w:t>1210</w:t>
            </w:r>
          </w:p>
          <w:p w14:paraId="59CB084D" w14:textId="3DDFCB00" w:rsidR="008174CD" w:rsidRPr="00BA183B" w:rsidRDefault="009C75C9" w:rsidP="0081363C">
            <w:pPr>
              <w:jc w:val="center"/>
              <w:rPr>
                <w:bCs/>
              </w:rPr>
            </w:pPr>
            <w:r w:rsidRPr="00BA183B">
              <w:rPr>
                <w:bCs/>
              </w:rPr>
              <w:t>1262</w:t>
            </w:r>
          </w:p>
          <w:p w14:paraId="5D0A4717" w14:textId="77777777" w:rsidR="008174CD" w:rsidRPr="00BA183B" w:rsidRDefault="008174CD" w:rsidP="007F6E57">
            <w:pPr>
              <w:jc w:val="center"/>
              <w:rPr>
                <w:b/>
              </w:rPr>
            </w:pPr>
            <w:r w:rsidRPr="00BA183B">
              <w:rPr>
                <w:b/>
              </w:rPr>
              <w:t>1453</w:t>
            </w:r>
          </w:p>
        </w:tc>
        <w:tc>
          <w:tcPr>
            <w:tcW w:w="993" w:type="dxa"/>
            <w:shd w:val="clear" w:color="auto" w:fill="auto"/>
          </w:tcPr>
          <w:p w14:paraId="6E562461" w14:textId="3DBCF482" w:rsidR="008174CD" w:rsidRPr="00BA0727" w:rsidRDefault="0081363C" w:rsidP="007F6E57">
            <w:pPr>
              <w:jc w:val="center"/>
            </w:pPr>
            <w:r>
              <w:t>243</w:t>
            </w:r>
          </w:p>
        </w:tc>
        <w:tc>
          <w:tcPr>
            <w:tcW w:w="1105" w:type="dxa"/>
            <w:shd w:val="clear" w:color="auto" w:fill="auto"/>
          </w:tcPr>
          <w:p w14:paraId="3D204F37" w14:textId="24266D33" w:rsidR="008174CD" w:rsidRPr="00BA0727" w:rsidRDefault="00C1568A" w:rsidP="007F6E57">
            <w:pPr>
              <w:jc w:val="center"/>
            </w:pPr>
            <w:r>
              <w:t>1</w:t>
            </w:r>
          </w:p>
        </w:tc>
      </w:tr>
      <w:tr w:rsidR="008174CD" w:rsidRPr="0028258B" w14:paraId="3F184FE5" w14:textId="5FF37713" w:rsidTr="0087442E">
        <w:tc>
          <w:tcPr>
            <w:tcW w:w="568" w:type="dxa"/>
            <w:shd w:val="clear" w:color="auto" w:fill="auto"/>
          </w:tcPr>
          <w:p w14:paraId="05C2DCE1" w14:textId="50DB2DB9" w:rsidR="008174CD" w:rsidRPr="0028258B" w:rsidRDefault="008174CD" w:rsidP="007F6E57">
            <w:pPr>
              <w:jc w:val="center"/>
            </w:pPr>
            <w:r>
              <w:t>12</w:t>
            </w:r>
          </w:p>
        </w:tc>
        <w:tc>
          <w:tcPr>
            <w:tcW w:w="1871" w:type="dxa"/>
            <w:shd w:val="clear" w:color="auto" w:fill="auto"/>
          </w:tcPr>
          <w:p w14:paraId="62FFC484" w14:textId="5CA7091A" w:rsidR="008174CD" w:rsidRPr="0028258B" w:rsidRDefault="00C3600E" w:rsidP="007F6E57">
            <w:proofErr w:type="spellStart"/>
            <w:r>
              <w:t>VšĮ</w:t>
            </w:r>
            <w:proofErr w:type="spellEnd"/>
            <w:r>
              <w:t xml:space="preserve"> </w:t>
            </w:r>
            <w:r w:rsidR="008174CD" w:rsidRPr="0028258B">
              <w:t>Antavilių pensionatas</w:t>
            </w:r>
          </w:p>
        </w:tc>
        <w:tc>
          <w:tcPr>
            <w:tcW w:w="851" w:type="dxa"/>
            <w:shd w:val="clear" w:color="auto" w:fill="auto"/>
          </w:tcPr>
          <w:p w14:paraId="0922E7EE" w14:textId="77777777" w:rsidR="008174CD" w:rsidRPr="00BA183B" w:rsidRDefault="008174CD" w:rsidP="007F6E57">
            <w:pPr>
              <w:jc w:val="center"/>
              <w:rPr>
                <w:bCs/>
              </w:rPr>
            </w:pPr>
            <w:r w:rsidRPr="00BA183B">
              <w:rPr>
                <w:bCs/>
              </w:rPr>
              <w:t>2022</w:t>
            </w:r>
          </w:p>
          <w:p w14:paraId="1B283F20" w14:textId="77777777" w:rsidR="008174CD" w:rsidRPr="00BA183B" w:rsidRDefault="008174CD" w:rsidP="007F6E57">
            <w:pPr>
              <w:jc w:val="center"/>
              <w:rPr>
                <w:b/>
              </w:rPr>
            </w:pPr>
            <w:r w:rsidRPr="00BA183B">
              <w:rPr>
                <w:b/>
              </w:rPr>
              <w:t>2023</w:t>
            </w:r>
          </w:p>
        </w:tc>
        <w:tc>
          <w:tcPr>
            <w:tcW w:w="850" w:type="dxa"/>
            <w:shd w:val="clear" w:color="auto" w:fill="auto"/>
          </w:tcPr>
          <w:p w14:paraId="720A61CC" w14:textId="77777777" w:rsidR="008174CD" w:rsidRPr="00BA183B" w:rsidRDefault="008174CD" w:rsidP="007F6E57">
            <w:pPr>
              <w:jc w:val="center"/>
              <w:rPr>
                <w:bCs/>
              </w:rPr>
            </w:pPr>
            <w:r w:rsidRPr="00BA183B">
              <w:rPr>
                <w:bCs/>
              </w:rPr>
              <w:t>1150</w:t>
            </w:r>
          </w:p>
          <w:p w14:paraId="1356D1A3" w14:textId="77777777" w:rsidR="008174CD" w:rsidRPr="00BA183B" w:rsidRDefault="008174CD" w:rsidP="007F6E57">
            <w:pPr>
              <w:jc w:val="center"/>
              <w:rPr>
                <w:b/>
              </w:rPr>
            </w:pPr>
            <w:r w:rsidRPr="00BA183B">
              <w:rPr>
                <w:b/>
              </w:rPr>
              <w:t>1400</w:t>
            </w:r>
          </w:p>
        </w:tc>
        <w:tc>
          <w:tcPr>
            <w:tcW w:w="1134" w:type="dxa"/>
            <w:shd w:val="clear" w:color="auto" w:fill="auto"/>
          </w:tcPr>
          <w:p w14:paraId="3347F50A" w14:textId="3A9CFDDC" w:rsidR="008174CD" w:rsidRPr="00BA183B" w:rsidRDefault="00BA183B" w:rsidP="009C75C9">
            <w:pPr>
              <w:jc w:val="center"/>
              <w:rPr>
                <w:bCs/>
              </w:rPr>
            </w:pPr>
            <w:r w:rsidRPr="00BA183B">
              <w:rPr>
                <w:bCs/>
              </w:rPr>
              <w:t>250</w:t>
            </w:r>
          </w:p>
        </w:tc>
        <w:tc>
          <w:tcPr>
            <w:tcW w:w="1134" w:type="dxa"/>
            <w:shd w:val="clear" w:color="auto" w:fill="auto"/>
          </w:tcPr>
          <w:p w14:paraId="4143B2A9" w14:textId="2EADAEE3" w:rsidR="008174CD" w:rsidRPr="00BA183B" w:rsidRDefault="00BA183B" w:rsidP="009C75C9">
            <w:pPr>
              <w:jc w:val="center"/>
              <w:rPr>
                <w:bCs/>
              </w:rPr>
            </w:pPr>
            <w:r w:rsidRPr="00BA183B">
              <w:rPr>
                <w:bCs/>
              </w:rPr>
              <w:t>X</w:t>
            </w:r>
          </w:p>
        </w:tc>
        <w:tc>
          <w:tcPr>
            <w:tcW w:w="992" w:type="dxa"/>
            <w:shd w:val="clear" w:color="auto" w:fill="auto"/>
          </w:tcPr>
          <w:p w14:paraId="6A90523A" w14:textId="55949C79" w:rsidR="008174CD" w:rsidRPr="00BA183B" w:rsidRDefault="008174CD" w:rsidP="007F6E57">
            <w:pPr>
              <w:jc w:val="center"/>
              <w:rPr>
                <w:bCs/>
              </w:rPr>
            </w:pPr>
            <w:r w:rsidRPr="00BA183B">
              <w:rPr>
                <w:bCs/>
              </w:rPr>
              <w:t>1200</w:t>
            </w:r>
          </w:p>
          <w:p w14:paraId="3DAF73DB" w14:textId="77777777" w:rsidR="008174CD" w:rsidRPr="00BA183B" w:rsidRDefault="008174CD" w:rsidP="007F6E57">
            <w:pPr>
              <w:jc w:val="center"/>
              <w:rPr>
                <w:b/>
              </w:rPr>
            </w:pPr>
            <w:r w:rsidRPr="00BA183B">
              <w:rPr>
                <w:b/>
              </w:rPr>
              <w:t>1510</w:t>
            </w:r>
          </w:p>
        </w:tc>
        <w:tc>
          <w:tcPr>
            <w:tcW w:w="993" w:type="dxa"/>
            <w:shd w:val="clear" w:color="auto" w:fill="auto"/>
          </w:tcPr>
          <w:p w14:paraId="049E11AA" w14:textId="1D0A1E02" w:rsidR="008174CD" w:rsidRPr="00BA183B" w:rsidRDefault="00BA183B" w:rsidP="009C75C9">
            <w:pPr>
              <w:jc w:val="center"/>
              <w:rPr>
                <w:bCs/>
              </w:rPr>
            </w:pPr>
            <w:r w:rsidRPr="00BA183B">
              <w:rPr>
                <w:bCs/>
              </w:rPr>
              <w:t>3</w:t>
            </w:r>
            <w:r w:rsidR="008174CD" w:rsidRPr="00BA183B">
              <w:rPr>
                <w:bCs/>
              </w:rPr>
              <w:t>1</w:t>
            </w:r>
            <w:r w:rsidRPr="00BA183B">
              <w:rPr>
                <w:bCs/>
              </w:rPr>
              <w:t>0</w:t>
            </w:r>
          </w:p>
        </w:tc>
        <w:tc>
          <w:tcPr>
            <w:tcW w:w="1105" w:type="dxa"/>
            <w:shd w:val="clear" w:color="auto" w:fill="auto"/>
          </w:tcPr>
          <w:p w14:paraId="1A2BF9BC" w14:textId="7763DEB9" w:rsidR="008174CD" w:rsidRPr="00BA183B" w:rsidRDefault="00BA183B" w:rsidP="00AA027C">
            <w:pPr>
              <w:jc w:val="center"/>
              <w:rPr>
                <w:bCs/>
              </w:rPr>
            </w:pPr>
            <w:r w:rsidRPr="00BA183B">
              <w:rPr>
                <w:bCs/>
              </w:rPr>
              <w:t>1</w:t>
            </w:r>
          </w:p>
        </w:tc>
      </w:tr>
      <w:tr w:rsidR="008174CD" w:rsidRPr="0028258B" w14:paraId="06599383" w14:textId="57641870" w:rsidTr="0087442E">
        <w:tc>
          <w:tcPr>
            <w:tcW w:w="568" w:type="dxa"/>
            <w:shd w:val="clear" w:color="auto" w:fill="auto"/>
          </w:tcPr>
          <w:p w14:paraId="22BDD351" w14:textId="507D11CE" w:rsidR="008174CD" w:rsidRPr="0028258B" w:rsidRDefault="008174CD" w:rsidP="007F6E57">
            <w:pPr>
              <w:jc w:val="center"/>
            </w:pPr>
            <w:r>
              <w:t>13</w:t>
            </w:r>
          </w:p>
        </w:tc>
        <w:tc>
          <w:tcPr>
            <w:tcW w:w="1871" w:type="dxa"/>
            <w:shd w:val="clear" w:color="auto" w:fill="auto"/>
          </w:tcPr>
          <w:p w14:paraId="0076A2CB" w14:textId="2D2DE03F" w:rsidR="008174CD" w:rsidRPr="0028258B" w:rsidRDefault="008174CD" w:rsidP="007F6E57">
            <w:r>
              <w:t xml:space="preserve">UAB </w:t>
            </w:r>
            <w:r w:rsidR="00C3600E">
              <w:t>„</w:t>
            </w:r>
            <w:r w:rsidRPr="0028258B">
              <w:t>Pajūrio senelių namai</w:t>
            </w:r>
            <w:r w:rsidR="00C3600E">
              <w:t>“</w:t>
            </w:r>
          </w:p>
        </w:tc>
        <w:tc>
          <w:tcPr>
            <w:tcW w:w="851" w:type="dxa"/>
            <w:shd w:val="clear" w:color="auto" w:fill="auto"/>
          </w:tcPr>
          <w:p w14:paraId="625004C2" w14:textId="77777777" w:rsidR="008174CD" w:rsidRPr="0045681C" w:rsidRDefault="008174CD" w:rsidP="007F6E57">
            <w:pPr>
              <w:jc w:val="center"/>
              <w:rPr>
                <w:bCs/>
              </w:rPr>
            </w:pPr>
            <w:r w:rsidRPr="0045681C">
              <w:rPr>
                <w:bCs/>
              </w:rPr>
              <w:t>2022</w:t>
            </w:r>
          </w:p>
          <w:p w14:paraId="2FCD49C8" w14:textId="77777777" w:rsidR="0045681C" w:rsidRPr="0045681C" w:rsidRDefault="0045681C" w:rsidP="007F6E57">
            <w:pPr>
              <w:jc w:val="center"/>
              <w:rPr>
                <w:bCs/>
              </w:rPr>
            </w:pPr>
          </w:p>
          <w:p w14:paraId="32D37D77" w14:textId="4073A6A8" w:rsidR="008174CD" w:rsidRPr="0045681C" w:rsidRDefault="008174CD" w:rsidP="007F6E57">
            <w:pPr>
              <w:jc w:val="center"/>
              <w:rPr>
                <w:b/>
              </w:rPr>
            </w:pPr>
            <w:r w:rsidRPr="0045681C">
              <w:rPr>
                <w:b/>
              </w:rPr>
              <w:t>2023</w:t>
            </w:r>
          </w:p>
        </w:tc>
        <w:tc>
          <w:tcPr>
            <w:tcW w:w="850" w:type="dxa"/>
            <w:shd w:val="clear" w:color="auto" w:fill="auto"/>
          </w:tcPr>
          <w:p w14:paraId="757FBC9C" w14:textId="4E32FF64" w:rsidR="0045681C" w:rsidRPr="0045681C" w:rsidRDefault="0045681C" w:rsidP="007F6E57">
            <w:pPr>
              <w:jc w:val="center"/>
              <w:rPr>
                <w:bCs/>
              </w:rPr>
            </w:pPr>
            <w:r w:rsidRPr="0045681C">
              <w:rPr>
                <w:bCs/>
              </w:rPr>
              <w:t>1100</w:t>
            </w:r>
          </w:p>
          <w:p w14:paraId="76810E40" w14:textId="52006DC3" w:rsidR="008174CD" w:rsidRPr="0045681C" w:rsidRDefault="008174CD" w:rsidP="007F6E57">
            <w:pPr>
              <w:jc w:val="center"/>
              <w:rPr>
                <w:bCs/>
              </w:rPr>
            </w:pPr>
            <w:r w:rsidRPr="0045681C">
              <w:rPr>
                <w:bCs/>
              </w:rPr>
              <w:t>1300</w:t>
            </w:r>
          </w:p>
          <w:p w14:paraId="500CAD27" w14:textId="77777777" w:rsidR="008174CD" w:rsidRPr="0045681C" w:rsidRDefault="008174CD" w:rsidP="007F6E57">
            <w:pPr>
              <w:jc w:val="center"/>
              <w:rPr>
                <w:b/>
              </w:rPr>
            </w:pPr>
            <w:r w:rsidRPr="0045681C">
              <w:rPr>
                <w:b/>
              </w:rPr>
              <w:t>1400</w:t>
            </w:r>
          </w:p>
        </w:tc>
        <w:tc>
          <w:tcPr>
            <w:tcW w:w="1134" w:type="dxa"/>
            <w:shd w:val="clear" w:color="auto" w:fill="auto"/>
          </w:tcPr>
          <w:p w14:paraId="115B8D68" w14:textId="086EA47A" w:rsidR="008174CD" w:rsidRPr="0045681C" w:rsidRDefault="003107D7" w:rsidP="007F6E57">
            <w:pPr>
              <w:jc w:val="center"/>
              <w:rPr>
                <w:bCs/>
              </w:rPr>
            </w:pPr>
            <w:r>
              <w:rPr>
                <w:bCs/>
              </w:rPr>
              <w:t>300</w:t>
            </w:r>
          </w:p>
        </w:tc>
        <w:tc>
          <w:tcPr>
            <w:tcW w:w="1134" w:type="dxa"/>
            <w:shd w:val="clear" w:color="auto" w:fill="auto"/>
          </w:tcPr>
          <w:p w14:paraId="020E1418" w14:textId="31AE1CCC" w:rsidR="008174CD" w:rsidRPr="0045681C" w:rsidRDefault="003107D7" w:rsidP="007F6E57">
            <w:pPr>
              <w:jc w:val="center"/>
              <w:rPr>
                <w:bCs/>
              </w:rPr>
            </w:pPr>
            <w:r>
              <w:rPr>
                <w:bCs/>
              </w:rPr>
              <w:t>X</w:t>
            </w:r>
          </w:p>
        </w:tc>
        <w:tc>
          <w:tcPr>
            <w:tcW w:w="992" w:type="dxa"/>
            <w:shd w:val="clear" w:color="auto" w:fill="auto"/>
          </w:tcPr>
          <w:p w14:paraId="62609B25" w14:textId="52FDBB5D" w:rsidR="0045681C" w:rsidRPr="0045681C" w:rsidRDefault="0045681C" w:rsidP="007F6E57">
            <w:pPr>
              <w:jc w:val="center"/>
              <w:rPr>
                <w:bCs/>
              </w:rPr>
            </w:pPr>
            <w:r w:rsidRPr="0045681C">
              <w:rPr>
                <w:bCs/>
              </w:rPr>
              <w:t>1150</w:t>
            </w:r>
          </w:p>
          <w:p w14:paraId="004C9944" w14:textId="719453D2" w:rsidR="008174CD" w:rsidRPr="0045681C" w:rsidRDefault="008174CD" w:rsidP="007F6E57">
            <w:pPr>
              <w:jc w:val="center"/>
              <w:rPr>
                <w:bCs/>
              </w:rPr>
            </w:pPr>
            <w:r w:rsidRPr="0045681C">
              <w:rPr>
                <w:bCs/>
              </w:rPr>
              <w:t>1350</w:t>
            </w:r>
          </w:p>
          <w:p w14:paraId="15A067F3" w14:textId="77777777" w:rsidR="008174CD" w:rsidRPr="0045681C" w:rsidRDefault="008174CD" w:rsidP="007F6E57">
            <w:pPr>
              <w:jc w:val="center"/>
              <w:rPr>
                <w:b/>
              </w:rPr>
            </w:pPr>
            <w:r w:rsidRPr="0045681C">
              <w:rPr>
                <w:b/>
              </w:rPr>
              <w:t>1450</w:t>
            </w:r>
          </w:p>
        </w:tc>
        <w:tc>
          <w:tcPr>
            <w:tcW w:w="993" w:type="dxa"/>
            <w:shd w:val="clear" w:color="auto" w:fill="auto"/>
          </w:tcPr>
          <w:p w14:paraId="45C08921" w14:textId="5ED12D27" w:rsidR="008174CD" w:rsidRPr="0028258B" w:rsidRDefault="0045681C" w:rsidP="007F6E57">
            <w:pPr>
              <w:jc w:val="center"/>
            </w:pPr>
            <w:r>
              <w:t>300</w:t>
            </w:r>
          </w:p>
        </w:tc>
        <w:tc>
          <w:tcPr>
            <w:tcW w:w="1105" w:type="dxa"/>
            <w:shd w:val="clear" w:color="auto" w:fill="auto"/>
          </w:tcPr>
          <w:p w14:paraId="360A7068" w14:textId="2A827FDB" w:rsidR="008174CD" w:rsidRPr="0028258B" w:rsidRDefault="008F72E5" w:rsidP="007F6E57">
            <w:pPr>
              <w:jc w:val="center"/>
            </w:pPr>
            <w:r>
              <w:t>1</w:t>
            </w:r>
          </w:p>
        </w:tc>
      </w:tr>
      <w:tr w:rsidR="008174CD" w:rsidRPr="0028258B" w14:paraId="44451F56" w14:textId="62D338AA" w:rsidTr="0087442E">
        <w:trPr>
          <w:trHeight w:val="718"/>
        </w:trPr>
        <w:tc>
          <w:tcPr>
            <w:tcW w:w="568" w:type="dxa"/>
            <w:shd w:val="clear" w:color="auto" w:fill="auto"/>
          </w:tcPr>
          <w:p w14:paraId="357CAA15" w14:textId="31B865C0" w:rsidR="008174CD" w:rsidRPr="0028258B" w:rsidRDefault="008174CD" w:rsidP="007F6E57">
            <w:pPr>
              <w:jc w:val="center"/>
            </w:pPr>
            <w:r>
              <w:t>14</w:t>
            </w:r>
          </w:p>
        </w:tc>
        <w:tc>
          <w:tcPr>
            <w:tcW w:w="1871" w:type="dxa"/>
            <w:shd w:val="clear" w:color="auto" w:fill="auto"/>
          </w:tcPr>
          <w:p w14:paraId="0B01FF46" w14:textId="186B8CE7" w:rsidR="008174CD" w:rsidRPr="006A0C2E" w:rsidRDefault="008174CD" w:rsidP="007F6E57">
            <w:proofErr w:type="spellStart"/>
            <w:r w:rsidRPr="0028258B">
              <w:t>V</w:t>
            </w:r>
            <w:r>
              <w:t>š</w:t>
            </w:r>
            <w:r w:rsidRPr="0028258B">
              <w:t>Į</w:t>
            </w:r>
            <w:proofErr w:type="spellEnd"/>
            <w:r w:rsidRPr="0028258B">
              <w:t xml:space="preserve"> Šv. Domininko namai</w:t>
            </w:r>
            <w:r>
              <w:t xml:space="preserve"> </w:t>
            </w:r>
          </w:p>
        </w:tc>
        <w:tc>
          <w:tcPr>
            <w:tcW w:w="851" w:type="dxa"/>
            <w:shd w:val="clear" w:color="auto" w:fill="auto"/>
          </w:tcPr>
          <w:p w14:paraId="66AAC704" w14:textId="77777777" w:rsidR="008174CD" w:rsidRPr="003107D7" w:rsidRDefault="008174CD" w:rsidP="007F6E57">
            <w:pPr>
              <w:jc w:val="center"/>
              <w:rPr>
                <w:bCs/>
              </w:rPr>
            </w:pPr>
            <w:r w:rsidRPr="003107D7">
              <w:rPr>
                <w:bCs/>
              </w:rPr>
              <w:t>2022</w:t>
            </w:r>
          </w:p>
          <w:p w14:paraId="40A1D333" w14:textId="77777777" w:rsidR="008174CD" w:rsidRPr="00BB5BEE" w:rsidRDefault="008174CD" w:rsidP="007F6E57">
            <w:pPr>
              <w:jc w:val="center"/>
              <w:rPr>
                <w:b/>
              </w:rPr>
            </w:pPr>
            <w:r w:rsidRPr="00BB5BEE">
              <w:rPr>
                <w:b/>
              </w:rPr>
              <w:t>2023</w:t>
            </w:r>
          </w:p>
        </w:tc>
        <w:tc>
          <w:tcPr>
            <w:tcW w:w="850" w:type="dxa"/>
            <w:shd w:val="clear" w:color="auto" w:fill="auto"/>
          </w:tcPr>
          <w:p w14:paraId="1B3010D7" w14:textId="43C7FB70" w:rsidR="008174CD" w:rsidRPr="004D664C" w:rsidRDefault="003107D7" w:rsidP="007F6E57">
            <w:pPr>
              <w:jc w:val="center"/>
            </w:pPr>
            <w:r>
              <w:t>-</w:t>
            </w:r>
          </w:p>
        </w:tc>
        <w:tc>
          <w:tcPr>
            <w:tcW w:w="1134" w:type="dxa"/>
            <w:shd w:val="clear" w:color="auto" w:fill="auto"/>
          </w:tcPr>
          <w:p w14:paraId="1E02BC42" w14:textId="5297AF8B" w:rsidR="008174CD" w:rsidRPr="004D664C" w:rsidRDefault="00C77B3F" w:rsidP="007F6E57">
            <w:pPr>
              <w:jc w:val="center"/>
            </w:pPr>
            <w:r>
              <w:t>-</w:t>
            </w:r>
          </w:p>
        </w:tc>
        <w:tc>
          <w:tcPr>
            <w:tcW w:w="1134" w:type="dxa"/>
            <w:shd w:val="clear" w:color="auto" w:fill="auto"/>
          </w:tcPr>
          <w:p w14:paraId="19FD6F76" w14:textId="70FFBE1C" w:rsidR="008174CD" w:rsidRPr="004D664C" w:rsidRDefault="003107D7" w:rsidP="007F6E57">
            <w:pPr>
              <w:jc w:val="center"/>
            </w:pPr>
            <w:r>
              <w:t>X</w:t>
            </w:r>
          </w:p>
        </w:tc>
        <w:tc>
          <w:tcPr>
            <w:tcW w:w="992" w:type="dxa"/>
            <w:shd w:val="clear" w:color="auto" w:fill="auto"/>
          </w:tcPr>
          <w:p w14:paraId="6872CA48" w14:textId="5BB3C0EF" w:rsidR="008174CD" w:rsidRPr="00AA027C" w:rsidRDefault="008174CD" w:rsidP="007F6E57">
            <w:pPr>
              <w:jc w:val="center"/>
              <w:rPr>
                <w:bCs/>
                <w:sz w:val="22"/>
                <w:szCs w:val="22"/>
              </w:rPr>
            </w:pPr>
            <w:r w:rsidRPr="00AA027C">
              <w:rPr>
                <w:bCs/>
                <w:sz w:val="22"/>
                <w:szCs w:val="22"/>
              </w:rPr>
              <w:t>1125,42</w:t>
            </w:r>
          </w:p>
          <w:p w14:paraId="69FCF3A2" w14:textId="16C7138F" w:rsidR="008174CD" w:rsidRPr="00BB5BEE" w:rsidRDefault="008174CD" w:rsidP="007F6E57">
            <w:pPr>
              <w:jc w:val="center"/>
              <w:rPr>
                <w:b/>
              </w:rPr>
            </w:pPr>
            <w:r w:rsidRPr="00BB5BEE">
              <w:rPr>
                <w:b/>
                <w:sz w:val="22"/>
                <w:szCs w:val="22"/>
              </w:rPr>
              <w:t>1125,42</w:t>
            </w:r>
          </w:p>
        </w:tc>
        <w:tc>
          <w:tcPr>
            <w:tcW w:w="993" w:type="dxa"/>
            <w:shd w:val="clear" w:color="auto" w:fill="auto"/>
          </w:tcPr>
          <w:p w14:paraId="281B8EE1" w14:textId="0397C8D1" w:rsidR="008174CD" w:rsidRPr="004D664C" w:rsidRDefault="003107D7" w:rsidP="007F6E57">
            <w:pPr>
              <w:jc w:val="center"/>
            </w:pPr>
            <w:r>
              <w:t>0</w:t>
            </w:r>
          </w:p>
        </w:tc>
        <w:tc>
          <w:tcPr>
            <w:tcW w:w="1105" w:type="dxa"/>
            <w:shd w:val="clear" w:color="auto" w:fill="auto"/>
          </w:tcPr>
          <w:p w14:paraId="5C31BC87" w14:textId="7F939326" w:rsidR="008174CD" w:rsidRPr="004D664C" w:rsidRDefault="003107D7" w:rsidP="007F6E57">
            <w:pPr>
              <w:jc w:val="center"/>
            </w:pPr>
            <w:r>
              <w:t>1</w:t>
            </w:r>
          </w:p>
        </w:tc>
      </w:tr>
      <w:tr w:rsidR="001F7299" w:rsidRPr="0028258B" w14:paraId="6AED99E1" w14:textId="77777777" w:rsidTr="0087442E">
        <w:trPr>
          <w:trHeight w:val="558"/>
        </w:trPr>
        <w:tc>
          <w:tcPr>
            <w:tcW w:w="568" w:type="dxa"/>
            <w:shd w:val="clear" w:color="auto" w:fill="auto"/>
          </w:tcPr>
          <w:p w14:paraId="56D34CDD" w14:textId="070E2F96" w:rsidR="001F7299" w:rsidRDefault="000A22F2" w:rsidP="007F6E57">
            <w:pPr>
              <w:jc w:val="center"/>
            </w:pPr>
            <w:r>
              <w:t>15</w:t>
            </w:r>
          </w:p>
        </w:tc>
        <w:tc>
          <w:tcPr>
            <w:tcW w:w="1871" w:type="dxa"/>
            <w:shd w:val="clear" w:color="auto" w:fill="auto"/>
          </w:tcPr>
          <w:p w14:paraId="0338ABBB" w14:textId="4B064362" w:rsidR="001F7299" w:rsidRPr="0028258B" w:rsidRDefault="001F7299" w:rsidP="007F6E57">
            <w:proofErr w:type="spellStart"/>
            <w:r>
              <w:t>VšĮ</w:t>
            </w:r>
            <w:proofErr w:type="spellEnd"/>
            <w:r>
              <w:t xml:space="preserve"> </w:t>
            </w:r>
            <w:proofErr w:type="spellStart"/>
            <w:r>
              <w:t>Muniškių</w:t>
            </w:r>
            <w:proofErr w:type="spellEnd"/>
            <w:r>
              <w:t xml:space="preserve"> globos namai</w:t>
            </w:r>
          </w:p>
        </w:tc>
        <w:tc>
          <w:tcPr>
            <w:tcW w:w="851" w:type="dxa"/>
            <w:shd w:val="clear" w:color="auto" w:fill="auto"/>
          </w:tcPr>
          <w:p w14:paraId="2F30FC4B" w14:textId="77777777" w:rsidR="001F7299" w:rsidRDefault="001F7299" w:rsidP="007F6E57">
            <w:pPr>
              <w:jc w:val="center"/>
              <w:rPr>
                <w:bCs/>
              </w:rPr>
            </w:pPr>
            <w:r>
              <w:rPr>
                <w:bCs/>
              </w:rPr>
              <w:t>2022</w:t>
            </w:r>
          </w:p>
          <w:p w14:paraId="3020D88F" w14:textId="605B1A29" w:rsidR="001F7299" w:rsidRPr="001F7299" w:rsidRDefault="001F7299" w:rsidP="007F6E57">
            <w:pPr>
              <w:jc w:val="center"/>
              <w:rPr>
                <w:b/>
              </w:rPr>
            </w:pPr>
            <w:r w:rsidRPr="001F7299">
              <w:rPr>
                <w:b/>
              </w:rPr>
              <w:t>2023</w:t>
            </w:r>
          </w:p>
        </w:tc>
        <w:tc>
          <w:tcPr>
            <w:tcW w:w="850" w:type="dxa"/>
            <w:shd w:val="clear" w:color="auto" w:fill="auto"/>
          </w:tcPr>
          <w:p w14:paraId="6CEE9BBF" w14:textId="77777777" w:rsidR="001F7299" w:rsidRPr="001F7299" w:rsidRDefault="001F7299" w:rsidP="007F6E57">
            <w:pPr>
              <w:jc w:val="center"/>
            </w:pPr>
            <w:r w:rsidRPr="001F7299">
              <w:t>1280</w:t>
            </w:r>
          </w:p>
          <w:p w14:paraId="7720C58F" w14:textId="69109122" w:rsidR="001F7299" w:rsidRPr="001F7299" w:rsidRDefault="001F7299" w:rsidP="007F6E57">
            <w:pPr>
              <w:jc w:val="center"/>
              <w:rPr>
                <w:b/>
                <w:bCs/>
              </w:rPr>
            </w:pPr>
            <w:r w:rsidRPr="001F7299">
              <w:rPr>
                <w:b/>
                <w:bCs/>
              </w:rPr>
              <w:t>1280</w:t>
            </w:r>
          </w:p>
        </w:tc>
        <w:tc>
          <w:tcPr>
            <w:tcW w:w="1134" w:type="dxa"/>
            <w:shd w:val="clear" w:color="auto" w:fill="auto"/>
          </w:tcPr>
          <w:p w14:paraId="3F47E71A" w14:textId="3B9CA81C" w:rsidR="001F7299" w:rsidRPr="001F7299" w:rsidRDefault="001F7299" w:rsidP="007F6E57">
            <w:pPr>
              <w:jc w:val="center"/>
            </w:pPr>
            <w:r w:rsidRPr="001F7299">
              <w:t>0</w:t>
            </w:r>
          </w:p>
        </w:tc>
        <w:tc>
          <w:tcPr>
            <w:tcW w:w="1134" w:type="dxa"/>
            <w:shd w:val="clear" w:color="auto" w:fill="auto"/>
          </w:tcPr>
          <w:p w14:paraId="44799681" w14:textId="7ACB6664" w:rsidR="001F7299" w:rsidRPr="001F7299" w:rsidRDefault="001F7299" w:rsidP="007F6E57">
            <w:pPr>
              <w:jc w:val="center"/>
            </w:pPr>
            <w:r>
              <w:t>X</w:t>
            </w:r>
          </w:p>
        </w:tc>
        <w:tc>
          <w:tcPr>
            <w:tcW w:w="992" w:type="dxa"/>
            <w:shd w:val="clear" w:color="auto" w:fill="auto"/>
          </w:tcPr>
          <w:p w14:paraId="6676E7AF" w14:textId="77777777" w:rsidR="001F7299" w:rsidRPr="001F7299" w:rsidRDefault="001F7299" w:rsidP="007F6E57">
            <w:pPr>
              <w:jc w:val="center"/>
              <w:rPr>
                <w:bCs/>
              </w:rPr>
            </w:pPr>
            <w:r w:rsidRPr="001F7299">
              <w:rPr>
                <w:bCs/>
              </w:rPr>
              <w:t>1460</w:t>
            </w:r>
          </w:p>
          <w:p w14:paraId="078FA656" w14:textId="68B59D25" w:rsidR="001F7299" w:rsidRPr="001F7299" w:rsidRDefault="001F7299" w:rsidP="007F6E57">
            <w:pPr>
              <w:jc w:val="center"/>
              <w:rPr>
                <w:b/>
              </w:rPr>
            </w:pPr>
            <w:r w:rsidRPr="001F7299">
              <w:rPr>
                <w:b/>
              </w:rPr>
              <w:t>1460</w:t>
            </w:r>
          </w:p>
        </w:tc>
        <w:tc>
          <w:tcPr>
            <w:tcW w:w="993" w:type="dxa"/>
            <w:shd w:val="clear" w:color="auto" w:fill="auto"/>
          </w:tcPr>
          <w:p w14:paraId="2CECF20F" w14:textId="03E9FD16" w:rsidR="001F7299" w:rsidRPr="001F7299" w:rsidRDefault="001F7299" w:rsidP="007F6E57">
            <w:pPr>
              <w:jc w:val="center"/>
            </w:pPr>
            <w:r w:rsidRPr="001F7299">
              <w:t>0</w:t>
            </w:r>
          </w:p>
        </w:tc>
        <w:tc>
          <w:tcPr>
            <w:tcW w:w="1105" w:type="dxa"/>
            <w:shd w:val="clear" w:color="auto" w:fill="auto"/>
          </w:tcPr>
          <w:p w14:paraId="190EE180" w14:textId="675BEAAD" w:rsidR="001F7299" w:rsidRDefault="001F7299" w:rsidP="007F6E57">
            <w:pPr>
              <w:jc w:val="center"/>
            </w:pPr>
            <w:r>
              <w:t>1</w:t>
            </w:r>
          </w:p>
        </w:tc>
      </w:tr>
      <w:tr w:rsidR="008174CD" w:rsidRPr="0028258B" w14:paraId="65F90803" w14:textId="382E1B46" w:rsidTr="0087442E">
        <w:tc>
          <w:tcPr>
            <w:tcW w:w="568" w:type="dxa"/>
            <w:shd w:val="clear" w:color="auto" w:fill="auto"/>
          </w:tcPr>
          <w:p w14:paraId="214C13D3" w14:textId="4532ECA2" w:rsidR="008174CD" w:rsidRDefault="008174CD" w:rsidP="007F6E57">
            <w:pPr>
              <w:jc w:val="center"/>
            </w:pPr>
            <w:r>
              <w:t>1</w:t>
            </w:r>
            <w:r w:rsidR="00B25AFC">
              <w:t>6</w:t>
            </w:r>
          </w:p>
        </w:tc>
        <w:tc>
          <w:tcPr>
            <w:tcW w:w="1871" w:type="dxa"/>
            <w:shd w:val="clear" w:color="auto" w:fill="auto"/>
          </w:tcPr>
          <w:p w14:paraId="7EA13F45" w14:textId="77777777" w:rsidR="008174CD" w:rsidRPr="0028258B" w:rsidRDefault="008174CD" w:rsidP="007F6E57">
            <w:proofErr w:type="spellStart"/>
            <w:r>
              <w:t>VšĮ</w:t>
            </w:r>
            <w:proofErr w:type="spellEnd"/>
            <w:r>
              <w:t xml:space="preserve"> Senjorų dvaras</w:t>
            </w:r>
          </w:p>
        </w:tc>
        <w:tc>
          <w:tcPr>
            <w:tcW w:w="851" w:type="dxa"/>
            <w:shd w:val="clear" w:color="auto" w:fill="auto"/>
          </w:tcPr>
          <w:p w14:paraId="0B052E0F" w14:textId="77777777" w:rsidR="008174CD" w:rsidRPr="00BB5BEE" w:rsidRDefault="008174CD" w:rsidP="007F6E57">
            <w:pPr>
              <w:jc w:val="center"/>
              <w:rPr>
                <w:bCs/>
              </w:rPr>
            </w:pPr>
            <w:r w:rsidRPr="00BB5BEE">
              <w:rPr>
                <w:bCs/>
              </w:rPr>
              <w:t>2022</w:t>
            </w:r>
          </w:p>
          <w:p w14:paraId="60C4AFD1" w14:textId="77777777" w:rsidR="008174CD" w:rsidRPr="00E12396" w:rsidRDefault="008174CD" w:rsidP="007F6E57">
            <w:pPr>
              <w:jc w:val="center"/>
              <w:rPr>
                <w:b/>
              </w:rPr>
            </w:pPr>
            <w:r w:rsidRPr="00E12396">
              <w:rPr>
                <w:b/>
              </w:rPr>
              <w:t>2023</w:t>
            </w:r>
          </w:p>
        </w:tc>
        <w:tc>
          <w:tcPr>
            <w:tcW w:w="850" w:type="dxa"/>
            <w:shd w:val="clear" w:color="auto" w:fill="auto"/>
          </w:tcPr>
          <w:p w14:paraId="7499D1DE" w14:textId="77777777" w:rsidR="008174CD" w:rsidRPr="00BB5BEE" w:rsidRDefault="008174CD" w:rsidP="007F6E57">
            <w:pPr>
              <w:jc w:val="center"/>
              <w:rPr>
                <w:bCs/>
              </w:rPr>
            </w:pPr>
            <w:r w:rsidRPr="00BB5BEE">
              <w:rPr>
                <w:bCs/>
              </w:rPr>
              <w:t>1250</w:t>
            </w:r>
          </w:p>
          <w:p w14:paraId="4C1535E5" w14:textId="77777777" w:rsidR="008174CD" w:rsidRPr="00E12396" w:rsidRDefault="008174CD" w:rsidP="007F6E57">
            <w:pPr>
              <w:jc w:val="center"/>
              <w:rPr>
                <w:b/>
              </w:rPr>
            </w:pPr>
            <w:r w:rsidRPr="00E12396">
              <w:rPr>
                <w:b/>
              </w:rPr>
              <w:t>1300</w:t>
            </w:r>
          </w:p>
        </w:tc>
        <w:tc>
          <w:tcPr>
            <w:tcW w:w="1134" w:type="dxa"/>
            <w:shd w:val="clear" w:color="auto" w:fill="auto"/>
          </w:tcPr>
          <w:p w14:paraId="64C182F5" w14:textId="12813BF1" w:rsidR="008174CD" w:rsidRPr="00BB5BEE" w:rsidRDefault="00BB5BEE" w:rsidP="007F6E57">
            <w:pPr>
              <w:jc w:val="center"/>
              <w:rPr>
                <w:bCs/>
              </w:rPr>
            </w:pPr>
            <w:r>
              <w:rPr>
                <w:bCs/>
              </w:rPr>
              <w:t>150</w:t>
            </w:r>
          </w:p>
        </w:tc>
        <w:tc>
          <w:tcPr>
            <w:tcW w:w="1134" w:type="dxa"/>
            <w:shd w:val="clear" w:color="auto" w:fill="auto"/>
          </w:tcPr>
          <w:p w14:paraId="1761D373" w14:textId="2B86014C" w:rsidR="008174CD" w:rsidRPr="00BB5BEE" w:rsidRDefault="00BB5BEE" w:rsidP="007F6E57">
            <w:pPr>
              <w:jc w:val="center"/>
              <w:rPr>
                <w:bCs/>
              </w:rPr>
            </w:pPr>
            <w:r>
              <w:rPr>
                <w:bCs/>
              </w:rPr>
              <w:t>1</w:t>
            </w:r>
          </w:p>
        </w:tc>
        <w:tc>
          <w:tcPr>
            <w:tcW w:w="992" w:type="dxa"/>
            <w:shd w:val="clear" w:color="auto" w:fill="auto"/>
          </w:tcPr>
          <w:p w14:paraId="6EC9D900" w14:textId="5A660886" w:rsidR="008174CD" w:rsidRPr="00BB5BEE" w:rsidRDefault="008174CD" w:rsidP="007F6E57">
            <w:pPr>
              <w:jc w:val="center"/>
              <w:rPr>
                <w:bCs/>
              </w:rPr>
            </w:pPr>
            <w:r w:rsidRPr="00BB5BEE">
              <w:rPr>
                <w:bCs/>
              </w:rPr>
              <w:t>1400</w:t>
            </w:r>
          </w:p>
          <w:p w14:paraId="5096D9B3" w14:textId="77777777" w:rsidR="008174CD" w:rsidRPr="00E12396" w:rsidRDefault="008174CD" w:rsidP="007F6E57">
            <w:pPr>
              <w:jc w:val="center"/>
              <w:rPr>
                <w:b/>
              </w:rPr>
            </w:pPr>
            <w:r w:rsidRPr="00E12396">
              <w:rPr>
                <w:b/>
              </w:rPr>
              <w:t>1575</w:t>
            </w:r>
          </w:p>
        </w:tc>
        <w:tc>
          <w:tcPr>
            <w:tcW w:w="993" w:type="dxa"/>
            <w:shd w:val="clear" w:color="auto" w:fill="auto"/>
          </w:tcPr>
          <w:p w14:paraId="462A75E1" w14:textId="7331B00B" w:rsidR="008174CD" w:rsidRPr="00BB5BEE" w:rsidRDefault="00BB5BEE" w:rsidP="00BB5BEE">
            <w:pPr>
              <w:jc w:val="center"/>
              <w:rPr>
                <w:bCs/>
              </w:rPr>
            </w:pPr>
            <w:r>
              <w:rPr>
                <w:bCs/>
              </w:rPr>
              <w:t>175</w:t>
            </w:r>
          </w:p>
        </w:tc>
        <w:tc>
          <w:tcPr>
            <w:tcW w:w="1105" w:type="dxa"/>
            <w:shd w:val="clear" w:color="auto" w:fill="auto"/>
          </w:tcPr>
          <w:p w14:paraId="5BD92571" w14:textId="0F48032A" w:rsidR="008174CD" w:rsidRPr="00BB5BEE" w:rsidRDefault="00BB5BEE" w:rsidP="007F6E57">
            <w:pPr>
              <w:jc w:val="center"/>
              <w:rPr>
                <w:bCs/>
              </w:rPr>
            </w:pPr>
            <w:r>
              <w:rPr>
                <w:bCs/>
              </w:rPr>
              <w:t>X</w:t>
            </w:r>
          </w:p>
        </w:tc>
      </w:tr>
      <w:tr w:rsidR="008174CD" w:rsidRPr="0028258B" w14:paraId="1FA260BE" w14:textId="49030EC8" w:rsidTr="0087442E">
        <w:tc>
          <w:tcPr>
            <w:tcW w:w="568" w:type="dxa"/>
            <w:shd w:val="clear" w:color="auto" w:fill="auto"/>
          </w:tcPr>
          <w:p w14:paraId="1DB53BAD" w14:textId="7DFCA88D" w:rsidR="008174CD" w:rsidRPr="0028258B" w:rsidRDefault="008174CD" w:rsidP="007F6E57">
            <w:pPr>
              <w:jc w:val="center"/>
            </w:pPr>
            <w:r>
              <w:t>1</w:t>
            </w:r>
            <w:r w:rsidR="00B25AFC">
              <w:t>7</w:t>
            </w:r>
          </w:p>
        </w:tc>
        <w:tc>
          <w:tcPr>
            <w:tcW w:w="1871" w:type="dxa"/>
            <w:shd w:val="clear" w:color="auto" w:fill="auto"/>
          </w:tcPr>
          <w:p w14:paraId="4CBF147E" w14:textId="6A5F96B5" w:rsidR="008174CD" w:rsidRPr="0028258B" w:rsidRDefault="008174CD" w:rsidP="007F6E57">
            <w:proofErr w:type="spellStart"/>
            <w:r>
              <w:t>VšĮ</w:t>
            </w:r>
            <w:proofErr w:type="spellEnd"/>
            <w:r>
              <w:t xml:space="preserve"> Taikos Karalienės globos namai</w:t>
            </w:r>
          </w:p>
        </w:tc>
        <w:tc>
          <w:tcPr>
            <w:tcW w:w="851" w:type="dxa"/>
            <w:shd w:val="clear" w:color="auto" w:fill="auto"/>
          </w:tcPr>
          <w:p w14:paraId="59820BE6" w14:textId="77777777" w:rsidR="008174CD" w:rsidRPr="00E12396" w:rsidRDefault="008174CD" w:rsidP="007F6E57">
            <w:pPr>
              <w:jc w:val="center"/>
              <w:rPr>
                <w:bCs/>
              </w:rPr>
            </w:pPr>
            <w:r w:rsidRPr="00E12396">
              <w:rPr>
                <w:bCs/>
              </w:rPr>
              <w:t>2022</w:t>
            </w:r>
          </w:p>
          <w:p w14:paraId="6D0F667F" w14:textId="77777777" w:rsidR="008174CD" w:rsidRPr="00E12396" w:rsidRDefault="008174CD" w:rsidP="007F6E57">
            <w:pPr>
              <w:jc w:val="center"/>
              <w:rPr>
                <w:b/>
              </w:rPr>
            </w:pPr>
            <w:r w:rsidRPr="00E12396">
              <w:rPr>
                <w:b/>
              </w:rPr>
              <w:t>2023</w:t>
            </w:r>
          </w:p>
        </w:tc>
        <w:tc>
          <w:tcPr>
            <w:tcW w:w="850" w:type="dxa"/>
            <w:shd w:val="clear" w:color="auto" w:fill="auto"/>
          </w:tcPr>
          <w:p w14:paraId="02DBFE37" w14:textId="77777777" w:rsidR="008174CD" w:rsidRPr="00E12396" w:rsidRDefault="008174CD" w:rsidP="007F6E57">
            <w:pPr>
              <w:jc w:val="center"/>
              <w:rPr>
                <w:bCs/>
              </w:rPr>
            </w:pPr>
            <w:r w:rsidRPr="00E12396">
              <w:rPr>
                <w:bCs/>
              </w:rPr>
              <w:t>1150</w:t>
            </w:r>
          </w:p>
          <w:p w14:paraId="4CB442FF" w14:textId="77777777" w:rsidR="008174CD" w:rsidRPr="00E12396" w:rsidRDefault="008174CD" w:rsidP="007F6E57">
            <w:pPr>
              <w:jc w:val="center"/>
              <w:rPr>
                <w:b/>
              </w:rPr>
            </w:pPr>
            <w:r w:rsidRPr="00E12396">
              <w:rPr>
                <w:b/>
              </w:rPr>
              <w:t>1350</w:t>
            </w:r>
          </w:p>
        </w:tc>
        <w:tc>
          <w:tcPr>
            <w:tcW w:w="1134" w:type="dxa"/>
            <w:shd w:val="clear" w:color="auto" w:fill="auto"/>
          </w:tcPr>
          <w:p w14:paraId="3A7B0143" w14:textId="77CE74CD" w:rsidR="008174CD" w:rsidRPr="00E12396" w:rsidRDefault="00E12396" w:rsidP="007F6E57">
            <w:pPr>
              <w:jc w:val="center"/>
              <w:rPr>
                <w:bCs/>
              </w:rPr>
            </w:pPr>
            <w:r w:rsidRPr="00E12396">
              <w:rPr>
                <w:bCs/>
              </w:rPr>
              <w:t>200</w:t>
            </w:r>
          </w:p>
        </w:tc>
        <w:tc>
          <w:tcPr>
            <w:tcW w:w="1134" w:type="dxa"/>
            <w:shd w:val="clear" w:color="auto" w:fill="auto"/>
          </w:tcPr>
          <w:p w14:paraId="2B7344E7" w14:textId="5451100B" w:rsidR="008174CD" w:rsidRPr="00E12396" w:rsidRDefault="00E12396" w:rsidP="007F6E57">
            <w:pPr>
              <w:jc w:val="center"/>
              <w:rPr>
                <w:bCs/>
              </w:rPr>
            </w:pPr>
            <w:r w:rsidRPr="00E12396">
              <w:rPr>
                <w:bCs/>
              </w:rPr>
              <w:t>X</w:t>
            </w:r>
          </w:p>
        </w:tc>
        <w:tc>
          <w:tcPr>
            <w:tcW w:w="992" w:type="dxa"/>
            <w:shd w:val="clear" w:color="auto" w:fill="auto"/>
          </w:tcPr>
          <w:p w14:paraId="1BEC42E8" w14:textId="577E82F8" w:rsidR="008174CD" w:rsidRPr="00E12396" w:rsidRDefault="008174CD" w:rsidP="007F6E57">
            <w:pPr>
              <w:jc w:val="center"/>
              <w:rPr>
                <w:bCs/>
              </w:rPr>
            </w:pPr>
            <w:r w:rsidRPr="00E12396">
              <w:rPr>
                <w:bCs/>
              </w:rPr>
              <w:t>1275</w:t>
            </w:r>
          </w:p>
          <w:p w14:paraId="51CF7068" w14:textId="77777777" w:rsidR="008174CD" w:rsidRPr="00E12396" w:rsidRDefault="008174CD" w:rsidP="007F6E57">
            <w:pPr>
              <w:jc w:val="center"/>
              <w:rPr>
                <w:b/>
              </w:rPr>
            </w:pPr>
            <w:r w:rsidRPr="00E12396">
              <w:rPr>
                <w:b/>
              </w:rPr>
              <w:t>1580</w:t>
            </w:r>
          </w:p>
        </w:tc>
        <w:tc>
          <w:tcPr>
            <w:tcW w:w="993" w:type="dxa"/>
            <w:shd w:val="clear" w:color="auto" w:fill="auto"/>
          </w:tcPr>
          <w:p w14:paraId="217BA62A" w14:textId="4125DE69" w:rsidR="008174CD" w:rsidRPr="00E12396" w:rsidRDefault="00E12396" w:rsidP="00533956">
            <w:pPr>
              <w:jc w:val="center"/>
              <w:rPr>
                <w:bCs/>
              </w:rPr>
            </w:pPr>
            <w:r w:rsidRPr="00E12396">
              <w:rPr>
                <w:bCs/>
              </w:rPr>
              <w:t>305</w:t>
            </w:r>
          </w:p>
        </w:tc>
        <w:tc>
          <w:tcPr>
            <w:tcW w:w="1105" w:type="dxa"/>
            <w:shd w:val="clear" w:color="auto" w:fill="auto"/>
          </w:tcPr>
          <w:p w14:paraId="155AFD2E" w14:textId="56528FA6" w:rsidR="008174CD" w:rsidRPr="00E12396" w:rsidRDefault="00E12396" w:rsidP="00533956">
            <w:pPr>
              <w:jc w:val="center"/>
              <w:rPr>
                <w:bCs/>
              </w:rPr>
            </w:pPr>
            <w:r w:rsidRPr="00E12396">
              <w:rPr>
                <w:bCs/>
              </w:rPr>
              <w:t>1</w:t>
            </w:r>
          </w:p>
        </w:tc>
      </w:tr>
      <w:tr w:rsidR="008174CD" w:rsidRPr="0028258B" w14:paraId="23C2DF62" w14:textId="663DB847" w:rsidTr="0087442E">
        <w:trPr>
          <w:trHeight w:val="402"/>
        </w:trPr>
        <w:tc>
          <w:tcPr>
            <w:tcW w:w="568" w:type="dxa"/>
            <w:shd w:val="clear" w:color="auto" w:fill="auto"/>
          </w:tcPr>
          <w:p w14:paraId="2728445D" w14:textId="540D3E1E" w:rsidR="008174CD" w:rsidRDefault="008174CD" w:rsidP="007F6E57">
            <w:pPr>
              <w:jc w:val="center"/>
            </w:pPr>
            <w:r>
              <w:t>1</w:t>
            </w:r>
            <w:r w:rsidR="00B25AFC">
              <w:t>8</w:t>
            </w:r>
          </w:p>
        </w:tc>
        <w:tc>
          <w:tcPr>
            <w:tcW w:w="1871" w:type="dxa"/>
            <w:shd w:val="clear" w:color="auto" w:fill="auto"/>
          </w:tcPr>
          <w:p w14:paraId="4ED36785" w14:textId="4A798570" w:rsidR="008174CD" w:rsidRDefault="008174CD" w:rsidP="007F6E57">
            <w:proofErr w:type="spellStart"/>
            <w:r>
              <w:t>VšĮ</w:t>
            </w:r>
            <w:proofErr w:type="spellEnd"/>
            <w:r>
              <w:t xml:space="preserve"> Sveikatos fondas</w:t>
            </w:r>
          </w:p>
        </w:tc>
        <w:tc>
          <w:tcPr>
            <w:tcW w:w="851" w:type="dxa"/>
            <w:shd w:val="clear" w:color="auto" w:fill="auto"/>
          </w:tcPr>
          <w:p w14:paraId="1F373AF3" w14:textId="77777777" w:rsidR="008174CD" w:rsidRPr="00E12396" w:rsidRDefault="008174CD" w:rsidP="007F6E57">
            <w:pPr>
              <w:jc w:val="center"/>
              <w:rPr>
                <w:b/>
              </w:rPr>
            </w:pPr>
            <w:r w:rsidRPr="00E12396">
              <w:rPr>
                <w:b/>
              </w:rPr>
              <w:t>2023</w:t>
            </w:r>
          </w:p>
        </w:tc>
        <w:tc>
          <w:tcPr>
            <w:tcW w:w="850" w:type="dxa"/>
            <w:shd w:val="clear" w:color="auto" w:fill="auto"/>
          </w:tcPr>
          <w:p w14:paraId="24DD49C1" w14:textId="77777777" w:rsidR="008174CD" w:rsidRPr="00E12396" w:rsidRDefault="008174CD" w:rsidP="007F6E57">
            <w:pPr>
              <w:jc w:val="center"/>
              <w:rPr>
                <w:b/>
              </w:rPr>
            </w:pPr>
            <w:r w:rsidRPr="00E12396">
              <w:rPr>
                <w:b/>
              </w:rPr>
              <w:t>1400</w:t>
            </w:r>
          </w:p>
        </w:tc>
        <w:tc>
          <w:tcPr>
            <w:tcW w:w="1134" w:type="dxa"/>
            <w:shd w:val="clear" w:color="auto" w:fill="auto"/>
          </w:tcPr>
          <w:p w14:paraId="586343E8" w14:textId="77777777" w:rsidR="008174CD" w:rsidRPr="00E12396" w:rsidRDefault="008174CD" w:rsidP="007F6E57">
            <w:pPr>
              <w:jc w:val="center"/>
            </w:pPr>
            <w:r w:rsidRPr="00E12396">
              <w:t>X</w:t>
            </w:r>
          </w:p>
        </w:tc>
        <w:tc>
          <w:tcPr>
            <w:tcW w:w="1134" w:type="dxa"/>
            <w:shd w:val="clear" w:color="auto" w:fill="auto"/>
          </w:tcPr>
          <w:p w14:paraId="0730E7DA" w14:textId="05A8F63D" w:rsidR="008174CD" w:rsidRPr="00E12396" w:rsidRDefault="00E12396" w:rsidP="007F6E57">
            <w:pPr>
              <w:jc w:val="center"/>
            </w:pPr>
            <w:r>
              <w:t>-</w:t>
            </w:r>
          </w:p>
        </w:tc>
        <w:tc>
          <w:tcPr>
            <w:tcW w:w="992" w:type="dxa"/>
            <w:shd w:val="clear" w:color="auto" w:fill="auto"/>
          </w:tcPr>
          <w:p w14:paraId="73311077" w14:textId="4F4AE49B" w:rsidR="008174CD" w:rsidRPr="00E12396" w:rsidRDefault="008174CD" w:rsidP="007F6E57">
            <w:pPr>
              <w:jc w:val="center"/>
              <w:rPr>
                <w:b/>
              </w:rPr>
            </w:pPr>
            <w:r w:rsidRPr="00E12396">
              <w:rPr>
                <w:b/>
              </w:rPr>
              <w:t>1500</w:t>
            </w:r>
          </w:p>
        </w:tc>
        <w:tc>
          <w:tcPr>
            <w:tcW w:w="993" w:type="dxa"/>
            <w:shd w:val="clear" w:color="auto" w:fill="auto"/>
          </w:tcPr>
          <w:p w14:paraId="3C51A8BB" w14:textId="3DFB3EEE" w:rsidR="008174CD" w:rsidRPr="00E12396" w:rsidRDefault="00E12396" w:rsidP="007F6E57">
            <w:pPr>
              <w:jc w:val="center"/>
            </w:pPr>
            <w:r>
              <w:t>-</w:t>
            </w:r>
          </w:p>
        </w:tc>
        <w:tc>
          <w:tcPr>
            <w:tcW w:w="1105" w:type="dxa"/>
            <w:shd w:val="clear" w:color="auto" w:fill="auto"/>
          </w:tcPr>
          <w:p w14:paraId="68D3564E" w14:textId="00DBA72C" w:rsidR="008174CD" w:rsidRDefault="00E12396" w:rsidP="007F6E57">
            <w:pPr>
              <w:jc w:val="center"/>
              <w:rPr>
                <w:color w:val="FF0000"/>
              </w:rPr>
            </w:pPr>
            <w:r w:rsidRPr="00E12396">
              <w:t>1</w:t>
            </w:r>
          </w:p>
        </w:tc>
      </w:tr>
      <w:tr w:rsidR="00E12396" w:rsidRPr="00E12396" w14:paraId="44C06926" w14:textId="7D998E23" w:rsidTr="0087442E">
        <w:trPr>
          <w:trHeight w:val="504"/>
        </w:trPr>
        <w:tc>
          <w:tcPr>
            <w:tcW w:w="568" w:type="dxa"/>
            <w:shd w:val="clear" w:color="auto" w:fill="auto"/>
          </w:tcPr>
          <w:p w14:paraId="1E1AF23C" w14:textId="7254F1FD" w:rsidR="008174CD" w:rsidRPr="0028258B" w:rsidRDefault="00B25AFC" w:rsidP="007F6E57">
            <w:pPr>
              <w:jc w:val="center"/>
            </w:pPr>
            <w:r>
              <w:t>19</w:t>
            </w:r>
          </w:p>
        </w:tc>
        <w:tc>
          <w:tcPr>
            <w:tcW w:w="1871" w:type="dxa"/>
            <w:shd w:val="clear" w:color="auto" w:fill="auto"/>
          </w:tcPr>
          <w:p w14:paraId="0ACBA28B" w14:textId="3379643D" w:rsidR="008174CD" w:rsidRPr="0028258B" w:rsidRDefault="008174CD" w:rsidP="007F6E57">
            <w:r>
              <w:t xml:space="preserve">BĮ </w:t>
            </w:r>
            <w:r w:rsidRPr="0028258B">
              <w:t xml:space="preserve">Dienos veiklos centras </w:t>
            </w:r>
          </w:p>
          <w:p w14:paraId="213C443B" w14:textId="76DDEFE6" w:rsidR="008174CD" w:rsidRPr="0028258B" w:rsidRDefault="008174CD" w:rsidP="007F6E57">
            <w:r w:rsidRPr="0028258B">
              <w:t>Salantų padalinys</w:t>
            </w:r>
          </w:p>
        </w:tc>
        <w:tc>
          <w:tcPr>
            <w:tcW w:w="851" w:type="dxa"/>
            <w:shd w:val="clear" w:color="auto" w:fill="auto"/>
          </w:tcPr>
          <w:p w14:paraId="5C4732CE" w14:textId="6C5ACF51" w:rsidR="00AA027C" w:rsidRPr="00E12396" w:rsidRDefault="008174CD" w:rsidP="00AA027C">
            <w:pPr>
              <w:jc w:val="center"/>
              <w:rPr>
                <w:bCs/>
              </w:rPr>
            </w:pPr>
            <w:r w:rsidRPr="00E12396">
              <w:rPr>
                <w:bCs/>
              </w:rPr>
              <w:t>202</w:t>
            </w:r>
            <w:r w:rsidR="00AA027C" w:rsidRPr="00E12396">
              <w:rPr>
                <w:bCs/>
              </w:rPr>
              <w:t>2</w:t>
            </w:r>
          </w:p>
          <w:p w14:paraId="3B964945" w14:textId="0F85A713" w:rsidR="008174CD" w:rsidRPr="00E12396" w:rsidRDefault="008174CD" w:rsidP="00AA027C">
            <w:pPr>
              <w:jc w:val="center"/>
              <w:rPr>
                <w:b/>
              </w:rPr>
            </w:pPr>
            <w:r w:rsidRPr="00E12396">
              <w:rPr>
                <w:b/>
              </w:rPr>
              <w:t>2023</w:t>
            </w:r>
          </w:p>
          <w:p w14:paraId="7AB8D7A3" w14:textId="28D2D731" w:rsidR="00AA027C" w:rsidRPr="00E12396" w:rsidRDefault="00AA027C" w:rsidP="00AA027C">
            <w:pPr>
              <w:rPr>
                <w:bCs/>
              </w:rPr>
            </w:pPr>
          </w:p>
        </w:tc>
        <w:tc>
          <w:tcPr>
            <w:tcW w:w="850" w:type="dxa"/>
            <w:shd w:val="clear" w:color="auto" w:fill="auto"/>
          </w:tcPr>
          <w:p w14:paraId="20F0BF01" w14:textId="3274F615" w:rsidR="008174CD" w:rsidRPr="00E12396" w:rsidRDefault="008174CD" w:rsidP="002F77BE">
            <w:pPr>
              <w:jc w:val="center"/>
              <w:rPr>
                <w:bCs/>
              </w:rPr>
            </w:pPr>
            <w:r w:rsidRPr="00E12396">
              <w:rPr>
                <w:bCs/>
              </w:rPr>
              <w:t>900</w:t>
            </w:r>
          </w:p>
          <w:p w14:paraId="3E18E124" w14:textId="628CAD2A" w:rsidR="00AA027C" w:rsidRPr="00E12396" w:rsidRDefault="00AA027C" w:rsidP="002F77BE">
            <w:pPr>
              <w:jc w:val="center"/>
              <w:rPr>
                <w:b/>
              </w:rPr>
            </w:pPr>
            <w:r w:rsidRPr="00E12396">
              <w:rPr>
                <w:b/>
              </w:rPr>
              <w:t>900</w:t>
            </w:r>
          </w:p>
        </w:tc>
        <w:tc>
          <w:tcPr>
            <w:tcW w:w="1134" w:type="dxa"/>
            <w:shd w:val="clear" w:color="auto" w:fill="auto"/>
          </w:tcPr>
          <w:p w14:paraId="5B81E98F" w14:textId="2F0F11AB" w:rsidR="008174CD" w:rsidRPr="00E12396" w:rsidRDefault="000F11FF" w:rsidP="007F6E57">
            <w:pPr>
              <w:jc w:val="center"/>
              <w:rPr>
                <w:bCs/>
                <w:i/>
              </w:rPr>
            </w:pPr>
            <w:r>
              <w:rPr>
                <w:bCs/>
              </w:rPr>
              <w:t>0</w:t>
            </w:r>
          </w:p>
        </w:tc>
        <w:tc>
          <w:tcPr>
            <w:tcW w:w="1134" w:type="dxa"/>
            <w:shd w:val="clear" w:color="auto" w:fill="auto"/>
          </w:tcPr>
          <w:p w14:paraId="16EFE38B" w14:textId="35561E81" w:rsidR="008174CD" w:rsidRPr="00E12396" w:rsidRDefault="000F11FF" w:rsidP="007F6E57">
            <w:pPr>
              <w:jc w:val="center"/>
              <w:rPr>
                <w:bCs/>
                <w:iCs/>
              </w:rPr>
            </w:pPr>
            <w:r>
              <w:rPr>
                <w:bCs/>
                <w:iCs/>
              </w:rPr>
              <w:t>X</w:t>
            </w:r>
          </w:p>
        </w:tc>
        <w:tc>
          <w:tcPr>
            <w:tcW w:w="992" w:type="dxa"/>
            <w:shd w:val="clear" w:color="auto" w:fill="auto"/>
          </w:tcPr>
          <w:p w14:paraId="3FA841CB" w14:textId="77777777" w:rsidR="008174CD" w:rsidRPr="00E12396" w:rsidRDefault="008174CD" w:rsidP="000F11FF">
            <w:pPr>
              <w:jc w:val="center"/>
              <w:rPr>
                <w:bCs/>
              </w:rPr>
            </w:pPr>
            <w:r w:rsidRPr="00E12396">
              <w:rPr>
                <w:bCs/>
              </w:rPr>
              <w:t>1100</w:t>
            </w:r>
          </w:p>
          <w:p w14:paraId="27D1802D" w14:textId="1692D681" w:rsidR="00AA027C" w:rsidRPr="00E12396" w:rsidRDefault="00AA027C" w:rsidP="007F6E57">
            <w:pPr>
              <w:jc w:val="center"/>
              <w:rPr>
                <w:b/>
              </w:rPr>
            </w:pPr>
            <w:r w:rsidRPr="00E12396">
              <w:rPr>
                <w:b/>
              </w:rPr>
              <w:t>1100</w:t>
            </w:r>
          </w:p>
        </w:tc>
        <w:tc>
          <w:tcPr>
            <w:tcW w:w="993" w:type="dxa"/>
            <w:shd w:val="clear" w:color="auto" w:fill="auto"/>
          </w:tcPr>
          <w:p w14:paraId="2B2EFD84" w14:textId="12CF99DE" w:rsidR="008174CD" w:rsidRPr="00E12396" w:rsidRDefault="00FE0480" w:rsidP="007F6E57">
            <w:pPr>
              <w:jc w:val="center"/>
              <w:rPr>
                <w:bCs/>
                <w:i/>
              </w:rPr>
            </w:pPr>
            <w:r>
              <w:rPr>
                <w:bCs/>
              </w:rPr>
              <w:t>0</w:t>
            </w:r>
          </w:p>
        </w:tc>
        <w:tc>
          <w:tcPr>
            <w:tcW w:w="1105" w:type="dxa"/>
            <w:shd w:val="clear" w:color="auto" w:fill="auto"/>
          </w:tcPr>
          <w:p w14:paraId="06EEC676" w14:textId="393F8926" w:rsidR="008174CD" w:rsidRPr="00E12396" w:rsidRDefault="00E12396" w:rsidP="007F6E57">
            <w:pPr>
              <w:jc w:val="center"/>
              <w:rPr>
                <w:bCs/>
                <w:iCs/>
              </w:rPr>
            </w:pPr>
            <w:r w:rsidRPr="00E12396">
              <w:rPr>
                <w:bCs/>
                <w:iCs/>
              </w:rPr>
              <w:t>1</w:t>
            </w:r>
          </w:p>
        </w:tc>
      </w:tr>
      <w:tr w:rsidR="008174CD" w:rsidRPr="0028258B" w14:paraId="72638835" w14:textId="27B83372" w:rsidTr="0087442E">
        <w:trPr>
          <w:trHeight w:val="504"/>
        </w:trPr>
        <w:tc>
          <w:tcPr>
            <w:tcW w:w="568" w:type="dxa"/>
            <w:shd w:val="clear" w:color="auto" w:fill="auto"/>
          </w:tcPr>
          <w:p w14:paraId="36D97272" w14:textId="1D9B5649" w:rsidR="008174CD" w:rsidRPr="0028258B" w:rsidRDefault="008174CD" w:rsidP="007F6E57">
            <w:pPr>
              <w:jc w:val="center"/>
            </w:pPr>
            <w:r>
              <w:t>2</w:t>
            </w:r>
            <w:r w:rsidR="00B25AFC">
              <w:t>0</w:t>
            </w:r>
          </w:p>
        </w:tc>
        <w:tc>
          <w:tcPr>
            <w:tcW w:w="1871" w:type="dxa"/>
            <w:shd w:val="clear" w:color="auto" w:fill="auto"/>
          </w:tcPr>
          <w:p w14:paraId="4F085641" w14:textId="77777777" w:rsidR="008174CD" w:rsidRPr="0028258B" w:rsidRDefault="008174CD" w:rsidP="007F6E57">
            <w:proofErr w:type="spellStart"/>
            <w:r>
              <w:t>VšĮ</w:t>
            </w:r>
            <w:proofErr w:type="spellEnd"/>
            <w:r>
              <w:t xml:space="preserve"> Plungės rajono s</w:t>
            </w:r>
            <w:r w:rsidRPr="0028258B">
              <w:t>avivaldybės ligoninė</w:t>
            </w:r>
          </w:p>
        </w:tc>
        <w:tc>
          <w:tcPr>
            <w:tcW w:w="851" w:type="dxa"/>
            <w:shd w:val="clear" w:color="auto" w:fill="auto"/>
          </w:tcPr>
          <w:p w14:paraId="5896E9EA" w14:textId="3098ACC5" w:rsidR="00AA027C" w:rsidRPr="004338EA" w:rsidRDefault="008174CD" w:rsidP="007F6E57">
            <w:pPr>
              <w:jc w:val="center"/>
            </w:pPr>
            <w:r w:rsidRPr="004338EA">
              <w:t>2020</w:t>
            </w:r>
            <w:r w:rsidR="00AA027C" w:rsidRPr="004338EA">
              <w:t>/</w:t>
            </w:r>
          </w:p>
          <w:p w14:paraId="0DE1E976" w14:textId="5CCDA745" w:rsidR="008174CD" w:rsidRPr="004338EA" w:rsidRDefault="008174CD" w:rsidP="007F6E57">
            <w:pPr>
              <w:jc w:val="center"/>
            </w:pPr>
            <w:r w:rsidRPr="004338EA">
              <w:t>2022</w:t>
            </w:r>
          </w:p>
          <w:p w14:paraId="2EC61249" w14:textId="77777777" w:rsidR="008174CD" w:rsidRPr="004338EA" w:rsidRDefault="008174CD" w:rsidP="007F6E57">
            <w:pPr>
              <w:jc w:val="center"/>
              <w:rPr>
                <w:b/>
                <w:bCs/>
              </w:rPr>
            </w:pPr>
            <w:r w:rsidRPr="004338EA">
              <w:rPr>
                <w:b/>
                <w:bCs/>
              </w:rPr>
              <w:t>2023</w:t>
            </w:r>
          </w:p>
        </w:tc>
        <w:tc>
          <w:tcPr>
            <w:tcW w:w="850" w:type="dxa"/>
            <w:shd w:val="clear" w:color="auto" w:fill="auto"/>
          </w:tcPr>
          <w:p w14:paraId="7FB839C1" w14:textId="77777777" w:rsidR="008174CD" w:rsidRPr="004338EA" w:rsidRDefault="008174CD" w:rsidP="007F6E57">
            <w:pPr>
              <w:jc w:val="center"/>
            </w:pPr>
            <w:r w:rsidRPr="004338EA">
              <w:t>695</w:t>
            </w:r>
          </w:p>
          <w:p w14:paraId="75E35D0C" w14:textId="77777777" w:rsidR="00AA027C" w:rsidRPr="004338EA" w:rsidRDefault="00AA027C" w:rsidP="007F6E57">
            <w:pPr>
              <w:jc w:val="center"/>
            </w:pPr>
          </w:p>
          <w:p w14:paraId="598CAD01" w14:textId="47BCDADE" w:rsidR="00BE1BA7" w:rsidRPr="004338EA" w:rsidRDefault="00BE1BA7" w:rsidP="007F6E57">
            <w:pPr>
              <w:jc w:val="center"/>
              <w:rPr>
                <w:b/>
                <w:bCs/>
              </w:rPr>
            </w:pPr>
            <w:r>
              <w:rPr>
                <w:b/>
                <w:bCs/>
              </w:rPr>
              <w:t>1300</w:t>
            </w:r>
          </w:p>
        </w:tc>
        <w:tc>
          <w:tcPr>
            <w:tcW w:w="1134" w:type="dxa"/>
            <w:shd w:val="clear" w:color="auto" w:fill="auto"/>
          </w:tcPr>
          <w:p w14:paraId="59957EFC" w14:textId="2F67786A" w:rsidR="008174CD" w:rsidRPr="004338EA" w:rsidRDefault="00785937" w:rsidP="007F6E57">
            <w:pPr>
              <w:jc w:val="center"/>
            </w:pPr>
            <w:r>
              <w:t>592</w:t>
            </w:r>
          </w:p>
          <w:p w14:paraId="1BB2694A" w14:textId="77777777" w:rsidR="008174CD" w:rsidRPr="004338EA" w:rsidRDefault="008174CD" w:rsidP="007F6E57">
            <w:pPr>
              <w:jc w:val="center"/>
            </w:pPr>
          </w:p>
        </w:tc>
        <w:tc>
          <w:tcPr>
            <w:tcW w:w="1134" w:type="dxa"/>
            <w:shd w:val="clear" w:color="auto" w:fill="auto"/>
          </w:tcPr>
          <w:p w14:paraId="34ACA58A" w14:textId="5ACC3D13" w:rsidR="008174CD" w:rsidRPr="004338EA" w:rsidRDefault="00785937" w:rsidP="00785937">
            <w:pPr>
              <w:jc w:val="center"/>
            </w:pPr>
            <w:r>
              <w:t>4*</w:t>
            </w:r>
          </w:p>
        </w:tc>
        <w:tc>
          <w:tcPr>
            <w:tcW w:w="992" w:type="dxa"/>
            <w:shd w:val="clear" w:color="auto" w:fill="auto"/>
          </w:tcPr>
          <w:p w14:paraId="267DF3B5" w14:textId="5D44D502" w:rsidR="008174CD" w:rsidRPr="004338EA" w:rsidRDefault="008174CD" w:rsidP="007F6E57">
            <w:pPr>
              <w:jc w:val="center"/>
            </w:pPr>
            <w:r w:rsidRPr="004338EA">
              <w:t>803</w:t>
            </w:r>
          </w:p>
          <w:p w14:paraId="6CE9AA3C" w14:textId="77777777" w:rsidR="00AA027C" w:rsidRPr="004338EA" w:rsidRDefault="00AA027C" w:rsidP="007F6E57">
            <w:pPr>
              <w:jc w:val="center"/>
            </w:pPr>
          </w:p>
          <w:p w14:paraId="48FB2698" w14:textId="64C0B1F2" w:rsidR="008174CD" w:rsidRPr="004338EA" w:rsidRDefault="008174CD" w:rsidP="007F6E57">
            <w:pPr>
              <w:jc w:val="center"/>
              <w:rPr>
                <w:b/>
                <w:bCs/>
              </w:rPr>
            </w:pPr>
            <w:r w:rsidRPr="004338EA">
              <w:rPr>
                <w:b/>
                <w:bCs/>
              </w:rPr>
              <w:t>14</w:t>
            </w:r>
            <w:r w:rsidR="00BE1BA7">
              <w:rPr>
                <w:b/>
                <w:bCs/>
              </w:rPr>
              <w:t>80</w:t>
            </w:r>
          </w:p>
        </w:tc>
        <w:tc>
          <w:tcPr>
            <w:tcW w:w="993" w:type="dxa"/>
            <w:shd w:val="clear" w:color="auto" w:fill="auto"/>
          </w:tcPr>
          <w:p w14:paraId="403EA1CE" w14:textId="47192416" w:rsidR="008174CD" w:rsidRDefault="00785937" w:rsidP="007F6E57">
            <w:pPr>
              <w:jc w:val="center"/>
            </w:pPr>
            <w:r>
              <w:t>669</w:t>
            </w:r>
          </w:p>
          <w:p w14:paraId="51C0F428" w14:textId="77777777" w:rsidR="008174CD" w:rsidRPr="0028258B" w:rsidRDefault="008174CD" w:rsidP="007F6E57">
            <w:pPr>
              <w:jc w:val="center"/>
              <w:rPr>
                <w:color w:val="FF0000"/>
              </w:rPr>
            </w:pPr>
          </w:p>
        </w:tc>
        <w:tc>
          <w:tcPr>
            <w:tcW w:w="1105" w:type="dxa"/>
            <w:shd w:val="clear" w:color="auto" w:fill="auto"/>
          </w:tcPr>
          <w:p w14:paraId="3DD240FD" w14:textId="3E8FD3A9" w:rsidR="008174CD" w:rsidRPr="0028258B" w:rsidRDefault="00785937" w:rsidP="008174CD">
            <w:pPr>
              <w:jc w:val="center"/>
            </w:pPr>
            <w:r>
              <w:t>10*</w:t>
            </w:r>
          </w:p>
          <w:p w14:paraId="609A63D2" w14:textId="77777777" w:rsidR="008174CD" w:rsidRPr="0028258B" w:rsidRDefault="008174CD" w:rsidP="007F6E57">
            <w:pPr>
              <w:jc w:val="center"/>
              <w:rPr>
                <w:color w:val="FF0000"/>
              </w:rPr>
            </w:pPr>
          </w:p>
        </w:tc>
      </w:tr>
    </w:tbl>
    <w:bookmarkEnd w:id="6"/>
    <w:p w14:paraId="010244A7" w14:textId="6C249281" w:rsidR="00140F4D" w:rsidRPr="00721F0F" w:rsidRDefault="00785937" w:rsidP="00721F0F">
      <w:pPr>
        <w:rPr>
          <w:i/>
          <w:iCs/>
        </w:rPr>
      </w:pPr>
      <w:r>
        <w:t>*</w:t>
      </w:r>
      <w:r w:rsidRPr="00785937">
        <w:rPr>
          <w:i/>
          <w:iCs/>
        </w:rPr>
        <w:t>Socialinės globos paslaugų gavėjai per metus</w:t>
      </w:r>
    </w:p>
    <w:p w14:paraId="073560EC" w14:textId="6B49ED02" w:rsidR="003C644A" w:rsidRDefault="003C644A" w:rsidP="004C2450">
      <w:pPr>
        <w:jc w:val="center"/>
      </w:pPr>
    </w:p>
    <w:p w14:paraId="590A2275" w14:textId="62070C7B" w:rsidR="007071D2" w:rsidRPr="007071D2" w:rsidRDefault="007071D2" w:rsidP="00D71156">
      <w:pPr>
        <w:ind w:firstLine="720"/>
        <w:jc w:val="both"/>
      </w:pPr>
      <w:r w:rsidRPr="007071D2">
        <w:t>Pateikiam</w:t>
      </w:r>
      <w:r w:rsidR="00E9724C">
        <w:t>a</w:t>
      </w:r>
      <w:r w:rsidRPr="007071D2">
        <w:t xml:space="preserve"> informacij</w:t>
      </w:r>
      <w:r w:rsidR="00E9724C">
        <w:t>a</w:t>
      </w:r>
      <w:r w:rsidRPr="007071D2">
        <w:t xml:space="preserve">, kaip keitėsi socialinės globos kainos </w:t>
      </w:r>
      <w:r>
        <w:t>grupinio gyvenimo namuose (GGN)</w:t>
      </w:r>
      <w:r w:rsidRPr="007071D2">
        <w:t xml:space="preserve"> 2022–2023 metais:</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71"/>
        <w:gridCol w:w="851"/>
        <w:gridCol w:w="850"/>
        <w:gridCol w:w="1247"/>
        <w:gridCol w:w="1021"/>
        <w:gridCol w:w="992"/>
        <w:gridCol w:w="1247"/>
        <w:gridCol w:w="1134"/>
      </w:tblGrid>
      <w:tr w:rsidR="007071D2" w:rsidRPr="007071D2" w14:paraId="0251A6D6" w14:textId="77777777" w:rsidTr="00D71156">
        <w:tc>
          <w:tcPr>
            <w:tcW w:w="568" w:type="dxa"/>
            <w:vMerge w:val="restart"/>
            <w:shd w:val="clear" w:color="auto" w:fill="auto"/>
          </w:tcPr>
          <w:p w14:paraId="74D8B945" w14:textId="77777777" w:rsidR="007071D2" w:rsidRPr="007071D2" w:rsidRDefault="007071D2" w:rsidP="007071D2">
            <w:pPr>
              <w:jc w:val="center"/>
            </w:pPr>
            <w:r w:rsidRPr="007071D2">
              <w:t>Eil.</w:t>
            </w:r>
          </w:p>
          <w:p w14:paraId="394872F2" w14:textId="77777777" w:rsidR="007071D2" w:rsidRPr="007071D2" w:rsidRDefault="007071D2" w:rsidP="007071D2">
            <w:pPr>
              <w:jc w:val="center"/>
            </w:pPr>
            <w:r w:rsidRPr="007071D2">
              <w:t>Nr.</w:t>
            </w:r>
          </w:p>
        </w:tc>
        <w:tc>
          <w:tcPr>
            <w:tcW w:w="1871" w:type="dxa"/>
            <w:vMerge w:val="restart"/>
            <w:shd w:val="clear" w:color="auto" w:fill="auto"/>
          </w:tcPr>
          <w:p w14:paraId="2B6E7087" w14:textId="77777777" w:rsidR="007071D2" w:rsidRPr="007071D2" w:rsidRDefault="007071D2" w:rsidP="007071D2">
            <w:pPr>
              <w:jc w:val="center"/>
            </w:pPr>
          </w:p>
          <w:p w14:paraId="46DFB0E0" w14:textId="77777777" w:rsidR="007071D2" w:rsidRPr="007071D2" w:rsidRDefault="007071D2" w:rsidP="007071D2">
            <w:pPr>
              <w:jc w:val="center"/>
            </w:pPr>
          </w:p>
          <w:p w14:paraId="0E91664F" w14:textId="77777777" w:rsidR="007071D2" w:rsidRPr="007071D2" w:rsidRDefault="007071D2" w:rsidP="007071D2">
            <w:pPr>
              <w:jc w:val="center"/>
            </w:pPr>
          </w:p>
          <w:p w14:paraId="7B0E8B82" w14:textId="5325F765" w:rsidR="007071D2" w:rsidRPr="007071D2" w:rsidRDefault="00AE3ABB" w:rsidP="007071D2">
            <w:pPr>
              <w:jc w:val="center"/>
            </w:pPr>
            <w:r>
              <w:lastRenderedPageBreak/>
              <w:t>GGN</w:t>
            </w:r>
          </w:p>
        </w:tc>
        <w:tc>
          <w:tcPr>
            <w:tcW w:w="851" w:type="dxa"/>
            <w:vMerge w:val="restart"/>
          </w:tcPr>
          <w:p w14:paraId="780AFDDF" w14:textId="77777777" w:rsidR="007071D2" w:rsidRPr="007071D2" w:rsidRDefault="007071D2" w:rsidP="007071D2">
            <w:pPr>
              <w:jc w:val="center"/>
            </w:pPr>
          </w:p>
        </w:tc>
        <w:tc>
          <w:tcPr>
            <w:tcW w:w="3118" w:type="dxa"/>
            <w:gridSpan w:val="3"/>
            <w:shd w:val="clear" w:color="auto" w:fill="auto"/>
          </w:tcPr>
          <w:p w14:paraId="58BA59C2" w14:textId="77777777" w:rsidR="007071D2" w:rsidRPr="007071D2" w:rsidRDefault="007071D2" w:rsidP="007071D2">
            <w:pPr>
              <w:jc w:val="center"/>
            </w:pPr>
            <w:r w:rsidRPr="007071D2">
              <w:t xml:space="preserve">Savivaldybės </w:t>
            </w:r>
          </w:p>
          <w:p w14:paraId="00124A29" w14:textId="77777777" w:rsidR="007071D2" w:rsidRPr="007071D2" w:rsidRDefault="007071D2" w:rsidP="007071D2">
            <w:pPr>
              <w:jc w:val="center"/>
            </w:pPr>
            <w:r w:rsidRPr="007071D2">
              <w:t>biudžeto lėšos /</w:t>
            </w:r>
          </w:p>
          <w:p w14:paraId="58B3C2D6" w14:textId="77777777" w:rsidR="007071D2" w:rsidRPr="007071D2" w:rsidRDefault="007071D2" w:rsidP="007071D2">
            <w:pPr>
              <w:jc w:val="center"/>
            </w:pPr>
            <w:r w:rsidRPr="007071D2">
              <w:t>asmenys su negalia /</w:t>
            </w:r>
          </w:p>
        </w:tc>
        <w:tc>
          <w:tcPr>
            <w:tcW w:w="3373" w:type="dxa"/>
            <w:gridSpan w:val="3"/>
            <w:shd w:val="clear" w:color="auto" w:fill="FFFFFF" w:themeFill="background1"/>
          </w:tcPr>
          <w:p w14:paraId="03467193" w14:textId="77777777" w:rsidR="007071D2" w:rsidRPr="007071D2" w:rsidRDefault="007071D2" w:rsidP="007071D2">
            <w:pPr>
              <w:jc w:val="center"/>
            </w:pPr>
            <w:r w:rsidRPr="007071D2">
              <w:t>Valstybės biudžeto lėšos</w:t>
            </w:r>
          </w:p>
          <w:p w14:paraId="407FCFBF" w14:textId="77777777" w:rsidR="007071D2" w:rsidRPr="007071D2" w:rsidRDefault="007071D2" w:rsidP="007071D2">
            <w:pPr>
              <w:jc w:val="center"/>
            </w:pPr>
            <w:r w:rsidRPr="007071D2">
              <w:t xml:space="preserve"> /asmenys su sunkia negalia/</w:t>
            </w:r>
          </w:p>
        </w:tc>
      </w:tr>
      <w:tr w:rsidR="007071D2" w:rsidRPr="007071D2" w14:paraId="379D0EF2" w14:textId="77777777" w:rsidTr="00D71156">
        <w:trPr>
          <w:trHeight w:val="887"/>
        </w:trPr>
        <w:tc>
          <w:tcPr>
            <w:tcW w:w="568" w:type="dxa"/>
            <w:vMerge/>
            <w:shd w:val="clear" w:color="auto" w:fill="auto"/>
          </w:tcPr>
          <w:p w14:paraId="117A1F0F" w14:textId="77777777" w:rsidR="007071D2" w:rsidRPr="007071D2" w:rsidRDefault="007071D2" w:rsidP="007071D2">
            <w:pPr>
              <w:jc w:val="center"/>
            </w:pPr>
          </w:p>
        </w:tc>
        <w:tc>
          <w:tcPr>
            <w:tcW w:w="1871" w:type="dxa"/>
            <w:vMerge/>
            <w:shd w:val="clear" w:color="auto" w:fill="auto"/>
          </w:tcPr>
          <w:p w14:paraId="15064896" w14:textId="77777777" w:rsidR="007071D2" w:rsidRPr="007071D2" w:rsidRDefault="007071D2" w:rsidP="007071D2">
            <w:pPr>
              <w:jc w:val="center"/>
            </w:pPr>
          </w:p>
        </w:tc>
        <w:tc>
          <w:tcPr>
            <w:tcW w:w="851" w:type="dxa"/>
            <w:vMerge/>
          </w:tcPr>
          <w:p w14:paraId="2D1B6D92" w14:textId="77777777" w:rsidR="007071D2" w:rsidRPr="007071D2" w:rsidRDefault="007071D2" w:rsidP="007071D2">
            <w:pPr>
              <w:jc w:val="center"/>
            </w:pPr>
          </w:p>
        </w:tc>
        <w:tc>
          <w:tcPr>
            <w:tcW w:w="850" w:type="dxa"/>
            <w:shd w:val="clear" w:color="auto" w:fill="auto"/>
          </w:tcPr>
          <w:p w14:paraId="10475408" w14:textId="77777777" w:rsidR="007071D2" w:rsidRPr="007071D2" w:rsidRDefault="007071D2" w:rsidP="007071D2">
            <w:pPr>
              <w:jc w:val="center"/>
            </w:pPr>
            <w:r w:rsidRPr="007071D2">
              <w:t>Kaina</w:t>
            </w:r>
          </w:p>
          <w:p w14:paraId="1B6F7027" w14:textId="77777777" w:rsidR="007071D2" w:rsidRPr="007071D2" w:rsidRDefault="007071D2" w:rsidP="007071D2">
            <w:pPr>
              <w:jc w:val="center"/>
            </w:pPr>
            <w:r w:rsidRPr="007071D2">
              <w:t>/</w:t>
            </w:r>
            <w:proofErr w:type="spellStart"/>
            <w:r w:rsidRPr="007071D2">
              <w:t>Eur</w:t>
            </w:r>
            <w:proofErr w:type="spellEnd"/>
            <w:r w:rsidRPr="007071D2">
              <w:t>/mėn.</w:t>
            </w:r>
          </w:p>
        </w:tc>
        <w:tc>
          <w:tcPr>
            <w:tcW w:w="1247" w:type="dxa"/>
            <w:shd w:val="clear" w:color="auto" w:fill="auto"/>
          </w:tcPr>
          <w:p w14:paraId="1D2E5951" w14:textId="77777777" w:rsidR="007071D2" w:rsidRPr="00D71156" w:rsidRDefault="007071D2" w:rsidP="00D71156">
            <w:pPr>
              <w:rPr>
                <w:sz w:val="22"/>
                <w:szCs w:val="22"/>
              </w:rPr>
            </w:pPr>
            <w:r w:rsidRPr="00D71156">
              <w:rPr>
                <w:sz w:val="22"/>
                <w:szCs w:val="22"/>
              </w:rPr>
              <w:t>Skirtumas</w:t>
            </w:r>
          </w:p>
        </w:tc>
        <w:tc>
          <w:tcPr>
            <w:tcW w:w="1021" w:type="dxa"/>
            <w:shd w:val="clear" w:color="auto" w:fill="auto"/>
          </w:tcPr>
          <w:p w14:paraId="16254767" w14:textId="77777777" w:rsidR="007071D2" w:rsidRPr="007071D2" w:rsidRDefault="007071D2" w:rsidP="007071D2">
            <w:pPr>
              <w:jc w:val="center"/>
            </w:pPr>
            <w:r w:rsidRPr="007071D2">
              <w:t xml:space="preserve">Asmenų </w:t>
            </w:r>
          </w:p>
          <w:p w14:paraId="2F30FF21" w14:textId="77777777" w:rsidR="007071D2" w:rsidRPr="007071D2" w:rsidRDefault="007071D2" w:rsidP="007071D2">
            <w:pPr>
              <w:jc w:val="center"/>
            </w:pPr>
            <w:r w:rsidRPr="007071D2">
              <w:t>skaičius</w:t>
            </w:r>
          </w:p>
          <w:p w14:paraId="05B85E1F" w14:textId="77777777" w:rsidR="007071D2" w:rsidRPr="007071D2" w:rsidRDefault="007071D2" w:rsidP="007071D2">
            <w:pPr>
              <w:jc w:val="center"/>
            </w:pPr>
            <w:r w:rsidRPr="007071D2">
              <w:t>2023-01-01</w:t>
            </w:r>
          </w:p>
        </w:tc>
        <w:tc>
          <w:tcPr>
            <w:tcW w:w="992" w:type="dxa"/>
            <w:shd w:val="clear" w:color="auto" w:fill="FFFFFF" w:themeFill="background1"/>
          </w:tcPr>
          <w:p w14:paraId="0CFF8988" w14:textId="77777777" w:rsidR="007071D2" w:rsidRPr="007071D2" w:rsidRDefault="007071D2" w:rsidP="007071D2">
            <w:pPr>
              <w:jc w:val="center"/>
            </w:pPr>
            <w:r w:rsidRPr="007071D2">
              <w:t>Kaina</w:t>
            </w:r>
          </w:p>
          <w:p w14:paraId="424BD7B6" w14:textId="77777777" w:rsidR="007071D2" w:rsidRPr="007071D2" w:rsidRDefault="007071D2" w:rsidP="007071D2">
            <w:pPr>
              <w:jc w:val="center"/>
            </w:pPr>
            <w:r w:rsidRPr="007071D2">
              <w:t>/</w:t>
            </w:r>
            <w:proofErr w:type="spellStart"/>
            <w:r w:rsidRPr="007071D2">
              <w:t>Eur</w:t>
            </w:r>
            <w:proofErr w:type="spellEnd"/>
            <w:r w:rsidRPr="007071D2">
              <w:t>/</w:t>
            </w:r>
          </w:p>
          <w:p w14:paraId="729F2885" w14:textId="77777777" w:rsidR="007071D2" w:rsidRPr="007071D2" w:rsidRDefault="007071D2" w:rsidP="007071D2">
            <w:pPr>
              <w:jc w:val="center"/>
            </w:pPr>
            <w:r w:rsidRPr="007071D2">
              <w:t>mėn.</w:t>
            </w:r>
          </w:p>
        </w:tc>
        <w:tc>
          <w:tcPr>
            <w:tcW w:w="1247" w:type="dxa"/>
            <w:shd w:val="clear" w:color="auto" w:fill="FFFFFF" w:themeFill="background1"/>
          </w:tcPr>
          <w:p w14:paraId="5EE27A7D" w14:textId="77777777" w:rsidR="007071D2" w:rsidRPr="00D71156" w:rsidRDefault="007071D2" w:rsidP="007071D2">
            <w:pPr>
              <w:jc w:val="center"/>
              <w:rPr>
                <w:sz w:val="22"/>
                <w:szCs w:val="22"/>
              </w:rPr>
            </w:pPr>
            <w:r w:rsidRPr="00D71156">
              <w:rPr>
                <w:sz w:val="22"/>
                <w:szCs w:val="22"/>
              </w:rPr>
              <w:t>Skirtumas</w:t>
            </w:r>
          </w:p>
        </w:tc>
        <w:tc>
          <w:tcPr>
            <w:tcW w:w="1134" w:type="dxa"/>
            <w:shd w:val="clear" w:color="auto" w:fill="FFFFFF" w:themeFill="background1"/>
          </w:tcPr>
          <w:p w14:paraId="3181F723" w14:textId="77777777" w:rsidR="007071D2" w:rsidRPr="007071D2" w:rsidRDefault="007071D2" w:rsidP="007071D2">
            <w:pPr>
              <w:jc w:val="center"/>
            </w:pPr>
            <w:r w:rsidRPr="007071D2">
              <w:t>Asmenų skaičius</w:t>
            </w:r>
          </w:p>
          <w:p w14:paraId="61F2B881" w14:textId="77777777" w:rsidR="007071D2" w:rsidRPr="007071D2" w:rsidRDefault="007071D2" w:rsidP="007071D2">
            <w:pPr>
              <w:jc w:val="center"/>
            </w:pPr>
            <w:r w:rsidRPr="007071D2">
              <w:t>2023-01-01</w:t>
            </w:r>
          </w:p>
        </w:tc>
      </w:tr>
      <w:tr w:rsidR="007071D2" w:rsidRPr="007071D2" w14:paraId="188D1D46" w14:textId="77777777" w:rsidTr="00D71156">
        <w:trPr>
          <w:trHeight w:val="412"/>
        </w:trPr>
        <w:tc>
          <w:tcPr>
            <w:tcW w:w="568" w:type="dxa"/>
            <w:shd w:val="clear" w:color="auto" w:fill="auto"/>
          </w:tcPr>
          <w:p w14:paraId="2449B4F4" w14:textId="653CC93F" w:rsidR="007071D2" w:rsidRPr="007071D2" w:rsidRDefault="007071D2" w:rsidP="007071D2">
            <w:pPr>
              <w:jc w:val="center"/>
            </w:pPr>
            <w:r>
              <w:lastRenderedPageBreak/>
              <w:t>1</w:t>
            </w:r>
          </w:p>
        </w:tc>
        <w:tc>
          <w:tcPr>
            <w:tcW w:w="1871" w:type="dxa"/>
            <w:shd w:val="clear" w:color="auto" w:fill="auto"/>
          </w:tcPr>
          <w:p w14:paraId="3AAFA904" w14:textId="1F8B0313" w:rsidR="007071D2" w:rsidRPr="007071D2" w:rsidRDefault="007071D2" w:rsidP="007071D2">
            <w:proofErr w:type="spellStart"/>
            <w:r w:rsidRPr="007071D2">
              <w:t>Dūseikių</w:t>
            </w:r>
            <w:proofErr w:type="spellEnd"/>
            <w:r w:rsidRPr="007071D2">
              <w:t xml:space="preserve"> </w:t>
            </w:r>
          </w:p>
        </w:tc>
        <w:tc>
          <w:tcPr>
            <w:tcW w:w="851" w:type="dxa"/>
            <w:shd w:val="clear" w:color="auto" w:fill="auto"/>
          </w:tcPr>
          <w:p w14:paraId="7FF3D704" w14:textId="77777777" w:rsidR="007071D2" w:rsidRPr="007071D2" w:rsidRDefault="007071D2" w:rsidP="007071D2">
            <w:pPr>
              <w:jc w:val="center"/>
              <w:rPr>
                <w:bCs/>
              </w:rPr>
            </w:pPr>
            <w:r w:rsidRPr="007071D2">
              <w:rPr>
                <w:bCs/>
              </w:rPr>
              <w:t>2022</w:t>
            </w:r>
          </w:p>
          <w:p w14:paraId="488CA91E" w14:textId="77777777" w:rsidR="007071D2" w:rsidRPr="007071D2" w:rsidRDefault="007071D2" w:rsidP="007071D2">
            <w:pPr>
              <w:jc w:val="center"/>
              <w:rPr>
                <w:b/>
              </w:rPr>
            </w:pPr>
            <w:r w:rsidRPr="007071D2">
              <w:rPr>
                <w:b/>
              </w:rPr>
              <w:t>2023</w:t>
            </w:r>
          </w:p>
        </w:tc>
        <w:tc>
          <w:tcPr>
            <w:tcW w:w="850" w:type="dxa"/>
            <w:shd w:val="clear" w:color="auto" w:fill="auto"/>
          </w:tcPr>
          <w:p w14:paraId="5740B6B1" w14:textId="6A143B90" w:rsidR="007071D2" w:rsidRPr="007071D2" w:rsidRDefault="007071D2" w:rsidP="007071D2">
            <w:pPr>
              <w:jc w:val="center"/>
              <w:rPr>
                <w:bCs/>
              </w:rPr>
            </w:pPr>
            <w:r>
              <w:rPr>
                <w:bCs/>
              </w:rPr>
              <w:t>1080</w:t>
            </w:r>
          </w:p>
          <w:p w14:paraId="68AD997D" w14:textId="5562BE0B" w:rsidR="007071D2" w:rsidRPr="007071D2" w:rsidRDefault="007071D2" w:rsidP="007071D2">
            <w:pPr>
              <w:jc w:val="center"/>
              <w:rPr>
                <w:b/>
              </w:rPr>
            </w:pPr>
            <w:r w:rsidRPr="007071D2">
              <w:rPr>
                <w:b/>
              </w:rPr>
              <w:t>1</w:t>
            </w:r>
            <w:r>
              <w:rPr>
                <w:b/>
              </w:rPr>
              <w:t>300</w:t>
            </w:r>
          </w:p>
        </w:tc>
        <w:tc>
          <w:tcPr>
            <w:tcW w:w="1247" w:type="dxa"/>
            <w:shd w:val="clear" w:color="auto" w:fill="auto"/>
          </w:tcPr>
          <w:p w14:paraId="66E62D8B" w14:textId="3DC78A2B" w:rsidR="007071D2" w:rsidRPr="007071D2" w:rsidRDefault="007071D2" w:rsidP="007071D2">
            <w:pPr>
              <w:jc w:val="center"/>
              <w:rPr>
                <w:bCs/>
              </w:rPr>
            </w:pPr>
            <w:r>
              <w:rPr>
                <w:bCs/>
              </w:rPr>
              <w:t>220</w:t>
            </w:r>
          </w:p>
        </w:tc>
        <w:tc>
          <w:tcPr>
            <w:tcW w:w="1021" w:type="dxa"/>
            <w:shd w:val="clear" w:color="auto" w:fill="auto"/>
          </w:tcPr>
          <w:p w14:paraId="276E253C" w14:textId="7141DBFE" w:rsidR="007071D2" w:rsidRPr="007071D2" w:rsidRDefault="007071D2" w:rsidP="007071D2">
            <w:pPr>
              <w:jc w:val="center"/>
              <w:rPr>
                <w:bCs/>
              </w:rPr>
            </w:pPr>
            <w:r>
              <w:rPr>
                <w:bCs/>
              </w:rPr>
              <w:t>X</w:t>
            </w:r>
          </w:p>
          <w:p w14:paraId="47972C50" w14:textId="77777777" w:rsidR="007071D2" w:rsidRPr="007071D2" w:rsidRDefault="007071D2" w:rsidP="007071D2">
            <w:pPr>
              <w:jc w:val="center"/>
              <w:rPr>
                <w:bCs/>
              </w:rPr>
            </w:pPr>
          </w:p>
        </w:tc>
        <w:tc>
          <w:tcPr>
            <w:tcW w:w="992" w:type="dxa"/>
            <w:shd w:val="clear" w:color="auto" w:fill="auto"/>
          </w:tcPr>
          <w:p w14:paraId="0D8BD7C6" w14:textId="33F259CB" w:rsidR="007071D2" w:rsidRPr="007071D2" w:rsidRDefault="007071D2" w:rsidP="007071D2">
            <w:pPr>
              <w:jc w:val="center"/>
              <w:rPr>
                <w:bCs/>
              </w:rPr>
            </w:pPr>
            <w:r>
              <w:rPr>
                <w:bCs/>
              </w:rPr>
              <w:t>1150</w:t>
            </w:r>
          </w:p>
          <w:p w14:paraId="48E1912F" w14:textId="6DBC06AF" w:rsidR="007071D2" w:rsidRPr="007071D2" w:rsidRDefault="007071D2" w:rsidP="007071D2">
            <w:pPr>
              <w:jc w:val="center"/>
              <w:rPr>
                <w:b/>
              </w:rPr>
            </w:pPr>
            <w:r w:rsidRPr="007071D2">
              <w:rPr>
                <w:b/>
              </w:rPr>
              <w:t>13</w:t>
            </w:r>
            <w:r>
              <w:rPr>
                <w:b/>
              </w:rPr>
              <w:t>80</w:t>
            </w:r>
          </w:p>
        </w:tc>
        <w:tc>
          <w:tcPr>
            <w:tcW w:w="1247" w:type="dxa"/>
            <w:shd w:val="clear" w:color="auto" w:fill="auto"/>
          </w:tcPr>
          <w:p w14:paraId="108B9224" w14:textId="26C3AA39" w:rsidR="007071D2" w:rsidRPr="007071D2" w:rsidRDefault="007071D2" w:rsidP="007071D2">
            <w:pPr>
              <w:jc w:val="center"/>
              <w:rPr>
                <w:bCs/>
              </w:rPr>
            </w:pPr>
            <w:r w:rsidRPr="007071D2">
              <w:rPr>
                <w:bCs/>
              </w:rPr>
              <w:t>2</w:t>
            </w:r>
            <w:r w:rsidR="00D070FA">
              <w:rPr>
                <w:bCs/>
              </w:rPr>
              <w:t>30</w:t>
            </w:r>
          </w:p>
        </w:tc>
        <w:tc>
          <w:tcPr>
            <w:tcW w:w="1134" w:type="dxa"/>
            <w:shd w:val="clear" w:color="auto" w:fill="auto"/>
          </w:tcPr>
          <w:p w14:paraId="55722F4A" w14:textId="57E4A5E9" w:rsidR="007071D2" w:rsidRPr="007071D2" w:rsidRDefault="00D070FA" w:rsidP="007071D2">
            <w:pPr>
              <w:jc w:val="center"/>
            </w:pPr>
            <w:r>
              <w:t>X</w:t>
            </w:r>
          </w:p>
        </w:tc>
      </w:tr>
      <w:tr w:rsidR="007071D2" w:rsidRPr="007071D2" w14:paraId="268A3CF4" w14:textId="77777777" w:rsidTr="00D71156">
        <w:trPr>
          <w:trHeight w:val="468"/>
        </w:trPr>
        <w:tc>
          <w:tcPr>
            <w:tcW w:w="568" w:type="dxa"/>
            <w:shd w:val="clear" w:color="auto" w:fill="auto"/>
          </w:tcPr>
          <w:p w14:paraId="78A8D5C7" w14:textId="18CBFCAC" w:rsidR="007071D2" w:rsidRPr="007071D2" w:rsidRDefault="007071D2" w:rsidP="007071D2">
            <w:pPr>
              <w:jc w:val="center"/>
            </w:pPr>
            <w:r>
              <w:t>2</w:t>
            </w:r>
          </w:p>
        </w:tc>
        <w:tc>
          <w:tcPr>
            <w:tcW w:w="1871" w:type="dxa"/>
            <w:shd w:val="clear" w:color="auto" w:fill="auto"/>
          </w:tcPr>
          <w:p w14:paraId="67D8684D" w14:textId="04A59173" w:rsidR="007071D2" w:rsidRPr="007071D2" w:rsidRDefault="007071D2" w:rsidP="007071D2">
            <w:proofErr w:type="spellStart"/>
            <w:r>
              <w:t>Padvarių</w:t>
            </w:r>
            <w:proofErr w:type="spellEnd"/>
          </w:p>
        </w:tc>
        <w:tc>
          <w:tcPr>
            <w:tcW w:w="851" w:type="dxa"/>
            <w:shd w:val="clear" w:color="auto" w:fill="auto"/>
          </w:tcPr>
          <w:p w14:paraId="09F5F9A7" w14:textId="77777777" w:rsidR="007071D2" w:rsidRPr="007071D2" w:rsidRDefault="007071D2" w:rsidP="00D070FA">
            <w:pPr>
              <w:jc w:val="center"/>
              <w:rPr>
                <w:bCs/>
              </w:rPr>
            </w:pPr>
            <w:r w:rsidRPr="007071D2">
              <w:rPr>
                <w:bCs/>
              </w:rPr>
              <w:t>2022</w:t>
            </w:r>
          </w:p>
          <w:p w14:paraId="3C774326" w14:textId="77777777" w:rsidR="007071D2" w:rsidRPr="007071D2" w:rsidRDefault="007071D2" w:rsidP="007071D2">
            <w:pPr>
              <w:jc w:val="center"/>
              <w:rPr>
                <w:b/>
              </w:rPr>
            </w:pPr>
            <w:r w:rsidRPr="007071D2">
              <w:rPr>
                <w:b/>
              </w:rPr>
              <w:t>2023</w:t>
            </w:r>
          </w:p>
        </w:tc>
        <w:tc>
          <w:tcPr>
            <w:tcW w:w="850" w:type="dxa"/>
            <w:shd w:val="clear" w:color="auto" w:fill="auto"/>
          </w:tcPr>
          <w:p w14:paraId="4A7A4E6D" w14:textId="77777777" w:rsidR="007071D2" w:rsidRPr="007071D2" w:rsidRDefault="007071D2" w:rsidP="00D070FA">
            <w:pPr>
              <w:jc w:val="center"/>
              <w:rPr>
                <w:bCs/>
              </w:rPr>
            </w:pPr>
            <w:r w:rsidRPr="007071D2">
              <w:rPr>
                <w:bCs/>
              </w:rPr>
              <w:t>1110</w:t>
            </w:r>
          </w:p>
          <w:p w14:paraId="511F8E47" w14:textId="77777777" w:rsidR="007071D2" w:rsidRPr="007071D2" w:rsidRDefault="007071D2" w:rsidP="007071D2">
            <w:pPr>
              <w:jc w:val="center"/>
              <w:rPr>
                <w:b/>
              </w:rPr>
            </w:pPr>
            <w:r w:rsidRPr="007071D2">
              <w:rPr>
                <w:b/>
              </w:rPr>
              <w:t>1330</w:t>
            </w:r>
          </w:p>
        </w:tc>
        <w:tc>
          <w:tcPr>
            <w:tcW w:w="1247" w:type="dxa"/>
            <w:shd w:val="clear" w:color="auto" w:fill="auto"/>
          </w:tcPr>
          <w:p w14:paraId="7DE394AC" w14:textId="77777777" w:rsidR="007071D2" w:rsidRPr="007071D2" w:rsidRDefault="007071D2" w:rsidP="007071D2">
            <w:pPr>
              <w:jc w:val="center"/>
              <w:rPr>
                <w:bCs/>
              </w:rPr>
            </w:pPr>
            <w:r w:rsidRPr="007071D2">
              <w:rPr>
                <w:bCs/>
              </w:rPr>
              <w:t>220</w:t>
            </w:r>
          </w:p>
        </w:tc>
        <w:tc>
          <w:tcPr>
            <w:tcW w:w="1021" w:type="dxa"/>
            <w:shd w:val="clear" w:color="auto" w:fill="auto"/>
          </w:tcPr>
          <w:p w14:paraId="3A361C02" w14:textId="77777777" w:rsidR="007071D2" w:rsidRPr="007071D2" w:rsidRDefault="007071D2" w:rsidP="007071D2">
            <w:pPr>
              <w:jc w:val="center"/>
              <w:rPr>
                <w:bCs/>
              </w:rPr>
            </w:pPr>
            <w:r w:rsidRPr="007071D2">
              <w:rPr>
                <w:bCs/>
              </w:rPr>
              <w:t>1</w:t>
            </w:r>
          </w:p>
        </w:tc>
        <w:tc>
          <w:tcPr>
            <w:tcW w:w="992" w:type="dxa"/>
            <w:shd w:val="clear" w:color="auto" w:fill="auto"/>
          </w:tcPr>
          <w:p w14:paraId="2C17E2F1" w14:textId="77777777" w:rsidR="007071D2" w:rsidRPr="007071D2" w:rsidRDefault="007071D2" w:rsidP="003220B6">
            <w:pPr>
              <w:jc w:val="center"/>
              <w:rPr>
                <w:bCs/>
              </w:rPr>
            </w:pPr>
            <w:r w:rsidRPr="007071D2">
              <w:rPr>
                <w:bCs/>
              </w:rPr>
              <w:t>1200</w:t>
            </w:r>
          </w:p>
          <w:p w14:paraId="2B6A0660" w14:textId="77777777" w:rsidR="007071D2" w:rsidRPr="007071D2" w:rsidRDefault="007071D2" w:rsidP="007071D2">
            <w:pPr>
              <w:jc w:val="center"/>
              <w:rPr>
                <w:b/>
              </w:rPr>
            </w:pPr>
            <w:r w:rsidRPr="007071D2">
              <w:rPr>
                <w:b/>
              </w:rPr>
              <w:t xml:space="preserve">1440 </w:t>
            </w:r>
          </w:p>
        </w:tc>
        <w:tc>
          <w:tcPr>
            <w:tcW w:w="1247" w:type="dxa"/>
            <w:shd w:val="clear" w:color="auto" w:fill="auto"/>
          </w:tcPr>
          <w:p w14:paraId="2F101219" w14:textId="77777777" w:rsidR="007071D2" w:rsidRPr="007071D2" w:rsidRDefault="007071D2" w:rsidP="007071D2">
            <w:pPr>
              <w:jc w:val="center"/>
              <w:rPr>
                <w:bCs/>
              </w:rPr>
            </w:pPr>
            <w:r w:rsidRPr="007071D2">
              <w:rPr>
                <w:bCs/>
              </w:rPr>
              <w:t>240</w:t>
            </w:r>
          </w:p>
        </w:tc>
        <w:tc>
          <w:tcPr>
            <w:tcW w:w="1134" w:type="dxa"/>
            <w:shd w:val="clear" w:color="auto" w:fill="auto"/>
          </w:tcPr>
          <w:p w14:paraId="64D82008" w14:textId="77777777" w:rsidR="007071D2" w:rsidRPr="007071D2" w:rsidRDefault="007071D2" w:rsidP="003220B6">
            <w:pPr>
              <w:jc w:val="center"/>
            </w:pPr>
            <w:r w:rsidRPr="007071D2">
              <w:t>X</w:t>
            </w:r>
          </w:p>
          <w:p w14:paraId="5251C89E" w14:textId="77777777" w:rsidR="007071D2" w:rsidRPr="007071D2" w:rsidRDefault="007071D2" w:rsidP="003220B6">
            <w:pPr>
              <w:jc w:val="center"/>
            </w:pPr>
          </w:p>
        </w:tc>
      </w:tr>
      <w:tr w:rsidR="007071D2" w:rsidRPr="007071D2" w14:paraId="082C51CB" w14:textId="77777777" w:rsidTr="00D71156">
        <w:trPr>
          <w:trHeight w:val="659"/>
        </w:trPr>
        <w:tc>
          <w:tcPr>
            <w:tcW w:w="568" w:type="dxa"/>
            <w:shd w:val="clear" w:color="auto" w:fill="auto"/>
          </w:tcPr>
          <w:p w14:paraId="2051112B" w14:textId="4402F848" w:rsidR="007071D2" w:rsidRPr="007071D2" w:rsidRDefault="007071D2" w:rsidP="007071D2">
            <w:pPr>
              <w:jc w:val="center"/>
            </w:pPr>
            <w:r>
              <w:t>3</w:t>
            </w:r>
          </w:p>
        </w:tc>
        <w:tc>
          <w:tcPr>
            <w:tcW w:w="1871" w:type="dxa"/>
            <w:shd w:val="clear" w:color="auto" w:fill="auto"/>
          </w:tcPr>
          <w:p w14:paraId="610C5EC2" w14:textId="1608CB2A" w:rsidR="007071D2" w:rsidRPr="007071D2" w:rsidRDefault="007071D2" w:rsidP="007071D2">
            <w:r w:rsidRPr="007071D2">
              <w:t xml:space="preserve">Ventos </w:t>
            </w:r>
          </w:p>
        </w:tc>
        <w:tc>
          <w:tcPr>
            <w:tcW w:w="851" w:type="dxa"/>
            <w:shd w:val="clear" w:color="auto" w:fill="auto"/>
          </w:tcPr>
          <w:p w14:paraId="329C24E6" w14:textId="77777777" w:rsidR="007071D2" w:rsidRPr="007071D2" w:rsidRDefault="007071D2" w:rsidP="007071D2">
            <w:pPr>
              <w:jc w:val="center"/>
              <w:rPr>
                <w:bCs/>
              </w:rPr>
            </w:pPr>
            <w:r w:rsidRPr="007071D2">
              <w:rPr>
                <w:bCs/>
              </w:rPr>
              <w:t>2022</w:t>
            </w:r>
          </w:p>
          <w:p w14:paraId="2B405F07" w14:textId="77777777" w:rsidR="007071D2" w:rsidRPr="007071D2" w:rsidRDefault="007071D2" w:rsidP="007071D2">
            <w:pPr>
              <w:jc w:val="center"/>
              <w:rPr>
                <w:b/>
              </w:rPr>
            </w:pPr>
            <w:r w:rsidRPr="007071D2">
              <w:rPr>
                <w:b/>
              </w:rPr>
              <w:t>2023</w:t>
            </w:r>
          </w:p>
        </w:tc>
        <w:tc>
          <w:tcPr>
            <w:tcW w:w="850" w:type="dxa"/>
            <w:shd w:val="clear" w:color="auto" w:fill="auto"/>
          </w:tcPr>
          <w:p w14:paraId="5F8A505B" w14:textId="74DC9C73" w:rsidR="007071D2" w:rsidRPr="007071D2" w:rsidRDefault="007071D2" w:rsidP="007071D2">
            <w:pPr>
              <w:jc w:val="center"/>
              <w:rPr>
                <w:bCs/>
              </w:rPr>
            </w:pPr>
            <w:r w:rsidRPr="007071D2">
              <w:rPr>
                <w:bCs/>
              </w:rPr>
              <w:t>1</w:t>
            </w:r>
            <w:r w:rsidR="003220B6">
              <w:rPr>
                <w:bCs/>
              </w:rPr>
              <w:t>180</w:t>
            </w:r>
          </w:p>
          <w:p w14:paraId="58399178" w14:textId="7D2BD8D1" w:rsidR="007071D2" w:rsidRPr="007071D2" w:rsidRDefault="007071D2" w:rsidP="007071D2">
            <w:pPr>
              <w:jc w:val="center"/>
              <w:rPr>
                <w:b/>
              </w:rPr>
            </w:pPr>
            <w:r w:rsidRPr="007071D2">
              <w:rPr>
                <w:b/>
              </w:rPr>
              <w:t>1</w:t>
            </w:r>
            <w:r w:rsidR="003220B6">
              <w:rPr>
                <w:b/>
              </w:rPr>
              <w:t>42</w:t>
            </w:r>
            <w:r w:rsidRPr="007071D2">
              <w:rPr>
                <w:b/>
              </w:rPr>
              <w:t>0</w:t>
            </w:r>
          </w:p>
        </w:tc>
        <w:tc>
          <w:tcPr>
            <w:tcW w:w="1247" w:type="dxa"/>
            <w:shd w:val="clear" w:color="auto" w:fill="auto"/>
          </w:tcPr>
          <w:p w14:paraId="338E7D57" w14:textId="5E27AFB2" w:rsidR="007071D2" w:rsidRPr="007071D2" w:rsidRDefault="007071D2" w:rsidP="007071D2">
            <w:pPr>
              <w:jc w:val="center"/>
              <w:rPr>
                <w:bCs/>
              </w:rPr>
            </w:pPr>
            <w:r w:rsidRPr="007071D2">
              <w:rPr>
                <w:bCs/>
              </w:rPr>
              <w:t>2</w:t>
            </w:r>
            <w:r w:rsidR="003220B6">
              <w:rPr>
                <w:bCs/>
              </w:rPr>
              <w:t>4</w:t>
            </w:r>
            <w:r w:rsidRPr="007071D2">
              <w:rPr>
                <w:bCs/>
              </w:rPr>
              <w:t>0</w:t>
            </w:r>
          </w:p>
        </w:tc>
        <w:tc>
          <w:tcPr>
            <w:tcW w:w="1021" w:type="dxa"/>
            <w:shd w:val="clear" w:color="auto" w:fill="auto"/>
          </w:tcPr>
          <w:p w14:paraId="7C6B36C9" w14:textId="77777777" w:rsidR="007071D2" w:rsidRPr="007071D2" w:rsidRDefault="007071D2" w:rsidP="007071D2">
            <w:pPr>
              <w:jc w:val="center"/>
              <w:rPr>
                <w:bCs/>
              </w:rPr>
            </w:pPr>
            <w:r w:rsidRPr="007071D2">
              <w:rPr>
                <w:bCs/>
              </w:rPr>
              <w:t>X</w:t>
            </w:r>
          </w:p>
        </w:tc>
        <w:tc>
          <w:tcPr>
            <w:tcW w:w="992" w:type="dxa"/>
            <w:shd w:val="clear" w:color="auto" w:fill="auto"/>
          </w:tcPr>
          <w:p w14:paraId="3821C876" w14:textId="3F7AB14C" w:rsidR="007071D2" w:rsidRPr="007071D2" w:rsidRDefault="007071D2" w:rsidP="007071D2">
            <w:pPr>
              <w:jc w:val="center"/>
              <w:rPr>
                <w:bCs/>
              </w:rPr>
            </w:pPr>
            <w:r w:rsidRPr="007071D2">
              <w:rPr>
                <w:bCs/>
              </w:rPr>
              <w:t>12</w:t>
            </w:r>
            <w:r w:rsidR="003220B6">
              <w:rPr>
                <w:bCs/>
              </w:rPr>
              <w:t>80</w:t>
            </w:r>
          </w:p>
          <w:p w14:paraId="0314320F" w14:textId="74EEEA23" w:rsidR="007071D2" w:rsidRPr="007071D2" w:rsidRDefault="003220B6" w:rsidP="007071D2">
            <w:pPr>
              <w:jc w:val="center"/>
              <w:rPr>
                <w:b/>
              </w:rPr>
            </w:pPr>
            <w:r>
              <w:rPr>
                <w:b/>
              </w:rPr>
              <w:t>1530</w:t>
            </w:r>
          </w:p>
        </w:tc>
        <w:tc>
          <w:tcPr>
            <w:tcW w:w="1247" w:type="dxa"/>
            <w:shd w:val="clear" w:color="auto" w:fill="auto"/>
          </w:tcPr>
          <w:p w14:paraId="38D11F19" w14:textId="7B796C8B" w:rsidR="007071D2" w:rsidRPr="007071D2" w:rsidRDefault="00EB390F" w:rsidP="007071D2">
            <w:pPr>
              <w:jc w:val="center"/>
              <w:rPr>
                <w:bCs/>
              </w:rPr>
            </w:pPr>
            <w:r>
              <w:rPr>
                <w:bCs/>
              </w:rPr>
              <w:t>250</w:t>
            </w:r>
          </w:p>
        </w:tc>
        <w:tc>
          <w:tcPr>
            <w:tcW w:w="1134" w:type="dxa"/>
            <w:shd w:val="clear" w:color="auto" w:fill="auto"/>
          </w:tcPr>
          <w:p w14:paraId="49A2DE05" w14:textId="5B0C0D35" w:rsidR="007071D2" w:rsidRPr="007071D2" w:rsidRDefault="00EB390F" w:rsidP="007071D2">
            <w:pPr>
              <w:jc w:val="center"/>
            </w:pPr>
            <w:r>
              <w:t>X</w:t>
            </w:r>
          </w:p>
        </w:tc>
      </w:tr>
      <w:tr w:rsidR="007071D2" w:rsidRPr="007071D2" w14:paraId="1FEEDAF3" w14:textId="77777777" w:rsidTr="00D71156">
        <w:trPr>
          <w:trHeight w:val="333"/>
        </w:trPr>
        <w:tc>
          <w:tcPr>
            <w:tcW w:w="568" w:type="dxa"/>
            <w:shd w:val="clear" w:color="auto" w:fill="auto"/>
          </w:tcPr>
          <w:p w14:paraId="1C631208" w14:textId="272AA0AD" w:rsidR="007071D2" w:rsidRPr="007071D2" w:rsidRDefault="007071D2" w:rsidP="007071D2">
            <w:pPr>
              <w:jc w:val="center"/>
            </w:pPr>
            <w:r>
              <w:t>4</w:t>
            </w:r>
          </w:p>
        </w:tc>
        <w:tc>
          <w:tcPr>
            <w:tcW w:w="1871" w:type="dxa"/>
            <w:shd w:val="clear" w:color="auto" w:fill="auto"/>
          </w:tcPr>
          <w:p w14:paraId="5E7E4D52" w14:textId="2CCE5F03" w:rsidR="007071D2" w:rsidRPr="007071D2" w:rsidRDefault="007071D2" w:rsidP="007071D2">
            <w:r w:rsidRPr="007071D2">
              <w:t xml:space="preserve">Suvalkijos </w:t>
            </w:r>
          </w:p>
        </w:tc>
        <w:tc>
          <w:tcPr>
            <w:tcW w:w="851" w:type="dxa"/>
            <w:shd w:val="clear" w:color="auto" w:fill="auto"/>
          </w:tcPr>
          <w:p w14:paraId="123415E3" w14:textId="77777777" w:rsidR="007071D2" w:rsidRPr="007071D2" w:rsidRDefault="007071D2" w:rsidP="00EB390F">
            <w:pPr>
              <w:jc w:val="center"/>
              <w:rPr>
                <w:b/>
              </w:rPr>
            </w:pPr>
            <w:r w:rsidRPr="007071D2">
              <w:rPr>
                <w:b/>
              </w:rPr>
              <w:t>2023</w:t>
            </w:r>
          </w:p>
        </w:tc>
        <w:tc>
          <w:tcPr>
            <w:tcW w:w="850" w:type="dxa"/>
            <w:shd w:val="clear" w:color="auto" w:fill="auto"/>
          </w:tcPr>
          <w:p w14:paraId="545F9FB9" w14:textId="238F183D" w:rsidR="007071D2" w:rsidRPr="007071D2" w:rsidRDefault="007071D2" w:rsidP="00EB390F">
            <w:pPr>
              <w:jc w:val="center"/>
              <w:rPr>
                <w:b/>
              </w:rPr>
            </w:pPr>
            <w:r w:rsidRPr="007071D2">
              <w:rPr>
                <w:b/>
              </w:rPr>
              <w:t>1</w:t>
            </w:r>
            <w:r w:rsidR="000C1CB7">
              <w:rPr>
                <w:b/>
              </w:rPr>
              <w:t>320</w:t>
            </w:r>
          </w:p>
        </w:tc>
        <w:tc>
          <w:tcPr>
            <w:tcW w:w="1247" w:type="dxa"/>
            <w:shd w:val="clear" w:color="auto" w:fill="auto"/>
          </w:tcPr>
          <w:p w14:paraId="737F4CC1" w14:textId="61E9CF87" w:rsidR="007071D2" w:rsidRPr="007071D2" w:rsidRDefault="00EB390F" w:rsidP="007071D2">
            <w:pPr>
              <w:jc w:val="center"/>
              <w:rPr>
                <w:bCs/>
              </w:rPr>
            </w:pPr>
            <w:r>
              <w:rPr>
                <w:bCs/>
              </w:rPr>
              <w:t>-</w:t>
            </w:r>
          </w:p>
        </w:tc>
        <w:tc>
          <w:tcPr>
            <w:tcW w:w="1021" w:type="dxa"/>
            <w:shd w:val="clear" w:color="auto" w:fill="auto"/>
          </w:tcPr>
          <w:p w14:paraId="75B06C11" w14:textId="535CE38D" w:rsidR="007071D2" w:rsidRPr="007071D2" w:rsidRDefault="00EB390F" w:rsidP="007071D2">
            <w:pPr>
              <w:jc w:val="center"/>
              <w:rPr>
                <w:bCs/>
              </w:rPr>
            </w:pPr>
            <w:r>
              <w:rPr>
                <w:bCs/>
              </w:rPr>
              <w:t>X</w:t>
            </w:r>
          </w:p>
        </w:tc>
        <w:tc>
          <w:tcPr>
            <w:tcW w:w="992" w:type="dxa"/>
            <w:shd w:val="clear" w:color="auto" w:fill="auto"/>
          </w:tcPr>
          <w:p w14:paraId="75D63081" w14:textId="2715EC4A" w:rsidR="007071D2" w:rsidRPr="007071D2" w:rsidRDefault="007071D2" w:rsidP="00EB390F">
            <w:pPr>
              <w:jc w:val="center"/>
              <w:rPr>
                <w:b/>
              </w:rPr>
            </w:pPr>
            <w:r w:rsidRPr="007071D2">
              <w:rPr>
                <w:b/>
              </w:rPr>
              <w:t>1</w:t>
            </w:r>
            <w:r w:rsidR="00EB390F">
              <w:rPr>
                <w:b/>
              </w:rPr>
              <w:t>440</w:t>
            </w:r>
          </w:p>
        </w:tc>
        <w:tc>
          <w:tcPr>
            <w:tcW w:w="1247" w:type="dxa"/>
            <w:shd w:val="clear" w:color="auto" w:fill="auto"/>
          </w:tcPr>
          <w:p w14:paraId="350FC464" w14:textId="77777777" w:rsidR="007071D2" w:rsidRPr="007071D2" w:rsidRDefault="007071D2" w:rsidP="007071D2">
            <w:pPr>
              <w:jc w:val="center"/>
            </w:pPr>
            <w:r w:rsidRPr="007071D2">
              <w:t>140</w:t>
            </w:r>
          </w:p>
        </w:tc>
        <w:tc>
          <w:tcPr>
            <w:tcW w:w="1134" w:type="dxa"/>
            <w:shd w:val="clear" w:color="auto" w:fill="auto"/>
          </w:tcPr>
          <w:p w14:paraId="38EE102A" w14:textId="77777777" w:rsidR="007071D2" w:rsidRPr="007071D2" w:rsidRDefault="007071D2" w:rsidP="007071D2">
            <w:pPr>
              <w:jc w:val="center"/>
            </w:pPr>
            <w:r w:rsidRPr="007071D2">
              <w:t>X</w:t>
            </w:r>
          </w:p>
        </w:tc>
      </w:tr>
      <w:tr w:rsidR="007071D2" w:rsidRPr="007071D2" w14:paraId="02F4AD87" w14:textId="77777777" w:rsidTr="00D71156">
        <w:tc>
          <w:tcPr>
            <w:tcW w:w="568" w:type="dxa"/>
            <w:shd w:val="clear" w:color="auto" w:fill="auto"/>
          </w:tcPr>
          <w:p w14:paraId="45069BDE" w14:textId="3D511BF9" w:rsidR="007071D2" w:rsidRPr="007071D2" w:rsidRDefault="007071D2" w:rsidP="007071D2">
            <w:pPr>
              <w:jc w:val="center"/>
            </w:pPr>
            <w:r>
              <w:t>5</w:t>
            </w:r>
          </w:p>
        </w:tc>
        <w:tc>
          <w:tcPr>
            <w:tcW w:w="1871" w:type="dxa"/>
            <w:shd w:val="clear" w:color="auto" w:fill="auto"/>
          </w:tcPr>
          <w:p w14:paraId="29967030" w14:textId="77777777" w:rsidR="007071D2" w:rsidRPr="007071D2" w:rsidRDefault="007071D2" w:rsidP="002C17E2">
            <w:proofErr w:type="spellStart"/>
            <w:r w:rsidRPr="007071D2">
              <w:t>VšĮ</w:t>
            </w:r>
            <w:proofErr w:type="spellEnd"/>
            <w:r w:rsidRPr="007071D2">
              <w:t xml:space="preserve"> Vaikystės aitvarai</w:t>
            </w:r>
          </w:p>
        </w:tc>
        <w:tc>
          <w:tcPr>
            <w:tcW w:w="851" w:type="dxa"/>
            <w:shd w:val="clear" w:color="auto" w:fill="auto"/>
          </w:tcPr>
          <w:p w14:paraId="0B5AACE5" w14:textId="77777777" w:rsidR="007071D2" w:rsidRPr="007071D2" w:rsidRDefault="007071D2" w:rsidP="007071D2">
            <w:pPr>
              <w:jc w:val="center"/>
              <w:rPr>
                <w:bCs/>
              </w:rPr>
            </w:pPr>
            <w:r w:rsidRPr="007071D2">
              <w:rPr>
                <w:bCs/>
              </w:rPr>
              <w:t>2022</w:t>
            </w:r>
          </w:p>
          <w:p w14:paraId="30A77D4C" w14:textId="77777777" w:rsidR="007071D2" w:rsidRPr="007071D2" w:rsidRDefault="007071D2" w:rsidP="007071D2">
            <w:pPr>
              <w:jc w:val="center"/>
              <w:rPr>
                <w:bCs/>
              </w:rPr>
            </w:pPr>
          </w:p>
          <w:p w14:paraId="247E979D" w14:textId="77777777" w:rsidR="007071D2" w:rsidRPr="007071D2" w:rsidRDefault="007071D2" w:rsidP="007071D2">
            <w:pPr>
              <w:jc w:val="center"/>
              <w:rPr>
                <w:b/>
              </w:rPr>
            </w:pPr>
            <w:r w:rsidRPr="007071D2">
              <w:rPr>
                <w:b/>
              </w:rPr>
              <w:t>2023</w:t>
            </w:r>
          </w:p>
        </w:tc>
        <w:tc>
          <w:tcPr>
            <w:tcW w:w="850" w:type="dxa"/>
            <w:shd w:val="clear" w:color="auto" w:fill="auto"/>
          </w:tcPr>
          <w:p w14:paraId="278B350F" w14:textId="77777777" w:rsidR="007071D2" w:rsidRPr="007071D2" w:rsidRDefault="007071D2" w:rsidP="007071D2">
            <w:pPr>
              <w:jc w:val="center"/>
              <w:rPr>
                <w:bCs/>
              </w:rPr>
            </w:pPr>
            <w:r w:rsidRPr="007071D2">
              <w:rPr>
                <w:bCs/>
              </w:rPr>
              <w:t>1200</w:t>
            </w:r>
          </w:p>
          <w:p w14:paraId="227F3DD1" w14:textId="77777777" w:rsidR="007071D2" w:rsidRPr="007071D2" w:rsidRDefault="007071D2" w:rsidP="007071D2">
            <w:pPr>
              <w:jc w:val="center"/>
              <w:rPr>
                <w:bCs/>
              </w:rPr>
            </w:pPr>
            <w:r w:rsidRPr="007071D2">
              <w:rPr>
                <w:bCs/>
              </w:rPr>
              <w:t>1502</w:t>
            </w:r>
          </w:p>
          <w:p w14:paraId="06734BB4" w14:textId="77777777" w:rsidR="007071D2" w:rsidRPr="007071D2" w:rsidRDefault="007071D2" w:rsidP="007071D2">
            <w:pPr>
              <w:jc w:val="center"/>
              <w:rPr>
                <w:b/>
              </w:rPr>
            </w:pPr>
            <w:r w:rsidRPr="007071D2">
              <w:rPr>
                <w:bCs/>
              </w:rPr>
              <w:t xml:space="preserve"> </w:t>
            </w:r>
            <w:r w:rsidRPr="007071D2">
              <w:rPr>
                <w:b/>
              </w:rPr>
              <w:t>1637</w:t>
            </w:r>
          </w:p>
        </w:tc>
        <w:tc>
          <w:tcPr>
            <w:tcW w:w="1247" w:type="dxa"/>
            <w:shd w:val="clear" w:color="auto" w:fill="auto"/>
          </w:tcPr>
          <w:p w14:paraId="102BE487" w14:textId="77777777" w:rsidR="007071D2" w:rsidRPr="007071D2" w:rsidRDefault="007071D2" w:rsidP="007071D2">
            <w:pPr>
              <w:jc w:val="center"/>
              <w:rPr>
                <w:bCs/>
              </w:rPr>
            </w:pPr>
            <w:r w:rsidRPr="007071D2">
              <w:rPr>
                <w:bCs/>
              </w:rPr>
              <w:t>437</w:t>
            </w:r>
          </w:p>
        </w:tc>
        <w:tc>
          <w:tcPr>
            <w:tcW w:w="1021" w:type="dxa"/>
            <w:shd w:val="clear" w:color="auto" w:fill="auto"/>
          </w:tcPr>
          <w:p w14:paraId="7EEAC1FE" w14:textId="77777777" w:rsidR="007071D2" w:rsidRPr="007071D2" w:rsidRDefault="007071D2" w:rsidP="007071D2">
            <w:pPr>
              <w:jc w:val="center"/>
              <w:rPr>
                <w:bCs/>
              </w:rPr>
            </w:pPr>
            <w:r w:rsidRPr="007071D2">
              <w:rPr>
                <w:bCs/>
              </w:rPr>
              <w:t>1</w:t>
            </w:r>
          </w:p>
        </w:tc>
        <w:tc>
          <w:tcPr>
            <w:tcW w:w="992" w:type="dxa"/>
            <w:shd w:val="clear" w:color="auto" w:fill="auto"/>
          </w:tcPr>
          <w:p w14:paraId="0F211AE6" w14:textId="77777777" w:rsidR="007071D2" w:rsidRPr="007071D2" w:rsidRDefault="007071D2" w:rsidP="007071D2">
            <w:pPr>
              <w:jc w:val="center"/>
              <w:rPr>
                <w:bCs/>
              </w:rPr>
            </w:pPr>
            <w:r w:rsidRPr="007071D2">
              <w:rPr>
                <w:bCs/>
              </w:rPr>
              <w:t>1400</w:t>
            </w:r>
          </w:p>
          <w:p w14:paraId="04119325" w14:textId="77777777" w:rsidR="007071D2" w:rsidRPr="007071D2" w:rsidRDefault="007071D2" w:rsidP="007071D2">
            <w:pPr>
              <w:jc w:val="center"/>
              <w:rPr>
                <w:bCs/>
              </w:rPr>
            </w:pPr>
            <w:r w:rsidRPr="007071D2">
              <w:rPr>
                <w:bCs/>
              </w:rPr>
              <w:t>1602</w:t>
            </w:r>
          </w:p>
          <w:p w14:paraId="31469EA6" w14:textId="77777777" w:rsidR="007071D2" w:rsidRPr="007071D2" w:rsidRDefault="007071D2" w:rsidP="007071D2">
            <w:pPr>
              <w:jc w:val="center"/>
              <w:rPr>
                <w:b/>
              </w:rPr>
            </w:pPr>
            <w:r w:rsidRPr="007071D2">
              <w:rPr>
                <w:b/>
              </w:rPr>
              <w:t>1752</w:t>
            </w:r>
          </w:p>
        </w:tc>
        <w:tc>
          <w:tcPr>
            <w:tcW w:w="1247" w:type="dxa"/>
            <w:shd w:val="clear" w:color="auto" w:fill="auto"/>
          </w:tcPr>
          <w:p w14:paraId="7D412696" w14:textId="77777777" w:rsidR="007071D2" w:rsidRPr="007071D2" w:rsidRDefault="007071D2" w:rsidP="007071D2">
            <w:pPr>
              <w:jc w:val="center"/>
            </w:pPr>
            <w:r w:rsidRPr="007071D2">
              <w:t>352</w:t>
            </w:r>
          </w:p>
        </w:tc>
        <w:tc>
          <w:tcPr>
            <w:tcW w:w="1134" w:type="dxa"/>
            <w:shd w:val="clear" w:color="auto" w:fill="auto"/>
          </w:tcPr>
          <w:p w14:paraId="477231FE" w14:textId="77777777" w:rsidR="007071D2" w:rsidRPr="007071D2" w:rsidRDefault="007071D2" w:rsidP="007071D2">
            <w:pPr>
              <w:jc w:val="center"/>
            </w:pPr>
            <w:r w:rsidRPr="007071D2">
              <w:t>X</w:t>
            </w:r>
          </w:p>
        </w:tc>
      </w:tr>
    </w:tbl>
    <w:p w14:paraId="63102D87" w14:textId="77777777" w:rsidR="00B25AFC" w:rsidRDefault="00B25AFC" w:rsidP="00835080"/>
    <w:p w14:paraId="21E008A1" w14:textId="77777777" w:rsidR="0001381F" w:rsidRDefault="00097D4A" w:rsidP="0001381F">
      <w:pPr>
        <w:tabs>
          <w:tab w:val="left" w:pos="2127"/>
        </w:tabs>
        <w:ind w:firstLine="720"/>
        <w:jc w:val="both"/>
        <w:rPr>
          <w:b/>
          <w:lang w:eastAsia="lt-LT"/>
        </w:rPr>
      </w:pPr>
      <w:r w:rsidRPr="00097D4A">
        <w:rPr>
          <w:b/>
          <w:lang w:eastAsia="lt-LT"/>
        </w:rPr>
        <w:t>3. Kodėl būtina priimti sprendimą, kokių pozityvių rezultatų laukiama.</w:t>
      </w:r>
      <w:r w:rsidR="0001381F">
        <w:rPr>
          <w:b/>
          <w:lang w:eastAsia="lt-LT"/>
        </w:rPr>
        <w:t xml:space="preserve"> </w:t>
      </w:r>
    </w:p>
    <w:p w14:paraId="78BC2028" w14:textId="4376AC77" w:rsidR="00721F0F" w:rsidRPr="0001381F" w:rsidRDefault="00721F0F" w:rsidP="0001381F">
      <w:pPr>
        <w:tabs>
          <w:tab w:val="left" w:pos="2127"/>
        </w:tabs>
        <w:ind w:firstLine="720"/>
        <w:jc w:val="both"/>
        <w:rPr>
          <w:b/>
          <w:lang w:eastAsia="lt-LT"/>
        </w:rPr>
      </w:pPr>
      <w:r w:rsidRPr="0001381F">
        <w:rPr>
          <w:bCs/>
          <w:color w:val="000000"/>
          <w:lang w:eastAsia="ar-SA"/>
        </w:rPr>
        <w:t xml:space="preserve">Atsižvelgiant į Socialinių paslaugų finansavimo ir lėšų apskaičiavimo metodikos, patvirtintos Lietuvos Respublikos Vyriausybės 2006 m. spalio 10 d. nutarimu Nr. 978 ,,Dėl socialinių paslaugų finansavimo ir lėšų apskaičiavimo metodikos patvirtinimo“ (toliau </w:t>
      </w:r>
      <w:r w:rsidR="00E9724C">
        <w:rPr>
          <w:bCs/>
          <w:color w:val="000000"/>
          <w:lang w:eastAsia="ar-SA"/>
        </w:rPr>
        <w:t>–</w:t>
      </w:r>
      <w:r w:rsidRPr="0001381F">
        <w:rPr>
          <w:bCs/>
          <w:color w:val="000000"/>
          <w:lang w:eastAsia="ar-SA"/>
        </w:rPr>
        <w:t xml:space="preserve"> Metodika) 32 punktą</w:t>
      </w:r>
      <w:r w:rsidR="00E9724C">
        <w:rPr>
          <w:bCs/>
          <w:color w:val="000000"/>
          <w:lang w:eastAsia="ar-SA"/>
        </w:rPr>
        <w:t>,</w:t>
      </w:r>
      <w:r w:rsidRPr="0001381F">
        <w:rPr>
          <w:bCs/>
          <w:color w:val="000000"/>
          <w:lang w:eastAsia="ar-SA"/>
        </w:rPr>
        <w:t xml:space="preserve"> </w:t>
      </w:r>
      <w:r w:rsidR="007F0A59" w:rsidRPr="0001381F">
        <w:rPr>
          <w:bCs/>
          <w:color w:val="000000"/>
          <w:lang w:eastAsia="ar-SA"/>
        </w:rPr>
        <w:t>s</w:t>
      </w:r>
      <w:r w:rsidRPr="0001381F">
        <w:rPr>
          <w:bCs/>
          <w:color w:val="000000"/>
          <w:lang w:eastAsia="ar-SA"/>
        </w:rPr>
        <w:t>avivaldybė</w:t>
      </w:r>
      <w:r w:rsidR="001B7560" w:rsidRPr="0001381F">
        <w:rPr>
          <w:bCs/>
          <w:color w:val="000000"/>
          <w:lang w:eastAsia="ar-SA"/>
        </w:rPr>
        <w:t>s</w:t>
      </w:r>
      <w:r w:rsidRPr="0001381F">
        <w:rPr>
          <w:bCs/>
          <w:color w:val="000000"/>
          <w:lang w:eastAsia="ar-SA"/>
        </w:rPr>
        <w:t xml:space="preserve"> nustato maksimalų socialinės globos paslaugų išlaidų finansavimo savo teritorijos gyventojams dydį.</w:t>
      </w:r>
    </w:p>
    <w:p w14:paraId="3D278428" w14:textId="0A6DC18D" w:rsidR="00445D28" w:rsidRDefault="007F0A59" w:rsidP="007F0A59">
      <w:pPr>
        <w:tabs>
          <w:tab w:val="left" w:pos="2127"/>
        </w:tabs>
        <w:ind w:firstLine="720"/>
        <w:jc w:val="both"/>
        <w:rPr>
          <w:bCs/>
          <w:lang w:eastAsia="lt-LT"/>
        </w:rPr>
      </w:pPr>
      <w:r>
        <w:rPr>
          <w:bCs/>
          <w:lang w:eastAsia="lt-LT"/>
        </w:rPr>
        <w:t>Stebima, kad s</w:t>
      </w:r>
      <w:r w:rsidR="00445D28">
        <w:rPr>
          <w:bCs/>
          <w:lang w:eastAsia="lt-LT"/>
        </w:rPr>
        <w:t>ocialinės globos paslaugų kai</w:t>
      </w:r>
      <w:r w:rsidR="00260205">
        <w:rPr>
          <w:bCs/>
          <w:lang w:eastAsia="lt-LT"/>
        </w:rPr>
        <w:t>n</w:t>
      </w:r>
      <w:r w:rsidR="00B52A75">
        <w:rPr>
          <w:bCs/>
          <w:lang w:eastAsia="lt-LT"/>
        </w:rPr>
        <w:t>o</w:t>
      </w:r>
      <w:r w:rsidR="00D811D9">
        <w:rPr>
          <w:bCs/>
          <w:lang w:eastAsia="lt-LT"/>
        </w:rPr>
        <w:t>s</w:t>
      </w:r>
      <w:r w:rsidR="00260205">
        <w:rPr>
          <w:bCs/>
          <w:lang w:eastAsia="lt-LT"/>
        </w:rPr>
        <w:t xml:space="preserve"> </w:t>
      </w:r>
      <w:r w:rsidR="00E6674B">
        <w:rPr>
          <w:bCs/>
          <w:lang w:eastAsia="lt-LT"/>
        </w:rPr>
        <w:t xml:space="preserve">paslaugas teikiančiose </w:t>
      </w:r>
      <w:r w:rsidR="00260205">
        <w:rPr>
          <w:bCs/>
          <w:lang w:eastAsia="lt-LT"/>
        </w:rPr>
        <w:t>įstaigo</w:t>
      </w:r>
      <w:r w:rsidR="00DB584E">
        <w:rPr>
          <w:bCs/>
          <w:lang w:eastAsia="lt-LT"/>
        </w:rPr>
        <w:t>se</w:t>
      </w:r>
      <w:r w:rsidR="00445D28">
        <w:rPr>
          <w:bCs/>
          <w:lang w:eastAsia="lt-LT"/>
        </w:rPr>
        <w:t xml:space="preserve"> </w:t>
      </w:r>
      <w:r w:rsidR="00B52A75">
        <w:rPr>
          <w:bCs/>
          <w:lang w:eastAsia="lt-LT"/>
        </w:rPr>
        <w:t>didėja</w:t>
      </w:r>
      <w:r w:rsidRPr="007F0A59">
        <w:rPr>
          <w:bCs/>
        </w:rPr>
        <w:t xml:space="preserve">, todėl </w:t>
      </w:r>
      <w:r>
        <w:rPr>
          <w:bCs/>
        </w:rPr>
        <w:t xml:space="preserve">atsižvelgiant į tai </w:t>
      </w:r>
      <w:r w:rsidRPr="007F0A59">
        <w:rPr>
          <w:bCs/>
        </w:rPr>
        <w:t xml:space="preserve">būtina nustatyti naujus </w:t>
      </w:r>
      <w:r w:rsidRPr="007F0A59">
        <w:rPr>
          <w:lang w:eastAsia="lt-LT"/>
        </w:rPr>
        <w:t xml:space="preserve">maksimalius socialinės globos </w:t>
      </w:r>
      <w:r>
        <w:rPr>
          <w:lang w:eastAsia="lt-LT"/>
        </w:rPr>
        <w:t xml:space="preserve">paslaugų </w:t>
      </w:r>
      <w:r w:rsidRPr="007F0A59">
        <w:rPr>
          <w:lang w:eastAsia="lt-LT"/>
        </w:rPr>
        <w:t>išlaidų finansavimo dydžius</w:t>
      </w:r>
      <w:r w:rsidR="00E9724C">
        <w:rPr>
          <w:lang w:eastAsia="lt-LT"/>
        </w:rPr>
        <w:t>,</w:t>
      </w:r>
      <w:r>
        <w:rPr>
          <w:lang w:eastAsia="lt-LT"/>
        </w:rPr>
        <w:t xml:space="preserve"> </w:t>
      </w:r>
      <w:r w:rsidR="00FC6C89">
        <w:rPr>
          <w:bCs/>
          <w:lang w:eastAsia="lt-LT"/>
        </w:rPr>
        <w:t xml:space="preserve">finansuojant minėtas paslaugas </w:t>
      </w:r>
      <w:r w:rsidR="00284AAC">
        <w:rPr>
          <w:bCs/>
          <w:lang w:eastAsia="lt-LT"/>
        </w:rPr>
        <w:t>Savivaldybės gyventojams</w:t>
      </w:r>
      <w:r>
        <w:rPr>
          <w:bCs/>
          <w:lang w:eastAsia="lt-LT"/>
        </w:rPr>
        <w:t xml:space="preserve">. </w:t>
      </w:r>
      <w:r w:rsidR="00FC6C89" w:rsidRPr="00FC6C89">
        <w:t xml:space="preserve">Konkrečiam asmeniui teikiamos socialinės globos </w:t>
      </w:r>
      <w:r w:rsidR="00284AAC">
        <w:t xml:space="preserve">paslaugų </w:t>
      </w:r>
      <w:r w:rsidR="00FC6C89" w:rsidRPr="00FC6C89">
        <w:t>išlaidų finansavimo dydis priklauso nuo asmens finansinių galimybių mokėti už socialines paslaugas, įvertintų vadovaujantis Mokėjimo už socialines paslaugas tvarkos aprašu</w:t>
      </w:r>
      <w:r w:rsidR="00FC6C89">
        <w:rPr>
          <w:rFonts w:eastAsia="Calibri"/>
          <w:lang w:eastAsia="lt-LT"/>
        </w:rPr>
        <w:t>.</w:t>
      </w:r>
      <w:r w:rsidR="00FC6C89">
        <w:rPr>
          <w:bCs/>
          <w:lang w:eastAsia="lt-LT"/>
        </w:rPr>
        <w:t xml:space="preserve"> </w:t>
      </w:r>
      <w:r w:rsidR="00445D28" w:rsidRPr="00445D28">
        <w:rPr>
          <w:bCs/>
          <w:lang w:eastAsia="lt-LT"/>
        </w:rPr>
        <w:t xml:space="preserve">Vadovaujantis </w:t>
      </w:r>
      <w:r w:rsidR="00445D28">
        <w:rPr>
          <w:bCs/>
          <w:lang w:eastAsia="lt-LT"/>
        </w:rPr>
        <w:t>M</w:t>
      </w:r>
      <w:r w:rsidR="00445D28" w:rsidRPr="00445D28">
        <w:rPr>
          <w:bCs/>
          <w:lang w:eastAsia="lt-LT"/>
        </w:rPr>
        <w:t>etodika, asmuo pats pasirenka įstaigą, teikiančią socialinę globą, todėl nenustačius socialinės globos paslaugų išlaidų finansavimo maksimalių dydžių, būtų apribota asmens galimybė rinktis globos įstaigą pagal jo poreikius bei sveikatos būklę, nebūtų užtikrintas paslaugų tęstinumas jau gaunantiems paslaugas asmenims.</w:t>
      </w:r>
    </w:p>
    <w:p w14:paraId="0479178E" w14:textId="77777777" w:rsidR="00097D4A" w:rsidRPr="00097D4A" w:rsidRDefault="00097D4A" w:rsidP="00097D4A">
      <w:pPr>
        <w:tabs>
          <w:tab w:val="left" w:pos="2127"/>
        </w:tabs>
        <w:ind w:firstLine="720"/>
        <w:jc w:val="both"/>
        <w:rPr>
          <w:b/>
          <w:lang w:eastAsia="lt-LT"/>
        </w:rPr>
      </w:pPr>
      <w:r w:rsidRPr="00097D4A">
        <w:rPr>
          <w:b/>
          <w:lang w:eastAsia="lt-LT"/>
        </w:rPr>
        <w:t xml:space="preserve">4. Siūlomos teisinio reguliavimo nuostatos. </w:t>
      </w:r>
    </w:p>
    <w:p w14:paraId="5F695473" w14:textId="6C94807E" w:rsidR="00FF5B30" w:rsidRDefault="00097D4A" w:rsidP="00097D4A">
      <w:pPr>
        <w:tabs>
          <w:tab w:val="left" w:pos="2127"/>
        </w:tabs>
        <w:ind w:firstLine="720"/>
        <w:jc w:val="both"/>
        <w:rPr>
          <w:lang w:eastAsia="lt-LT"/>
        </w:rPr>
      </w:pPr>
      <w:r w:rsidRPr="00097D4A">
        <w:rPr>
          <w:bCs/>
          <w:lang w:eastAsia="lt-LT"/>
        </w:rPr>
        <w:t>Sprendimo projektu</w:t>
      </w:r>
      <w:r>
        <w:rPr>
          <w:bCs/>
          <w:lang w:eastAsia="lt-LT"/>
        </w:rPr>
        <w:t xml:space="preserve"> bus </w:t>
      </w:r>
      <w:r w:rsidR="00294306">
        <w:rPr>
          <w:bCs/>
          <w:lang w:eastAsia="lt-LT"/>
        </w:rPr>
        <w:t>patvirtinti</w:t>
      </w:r>
      <w:r w:rsidR="003671F0">
        <w:rPr>
          <w:bCs/>
          <w:lang w:eastAsia="lt-LT"/>
        </w:rPr>
        <w:t xml:space="preserve"> </w:t>
      </w:r>
      <w:r w:rsidR="00294306" w:rsidRPr="006C0E12">
        <w:rPr>
          <w:lang w:eastAsia="lt-LT"/>
        </w:rPr>
        <w:t>maksimal</w:t>
      </w:r>
      <w:r w:rsidR="00294306">
        <w:rPr>
          <w:lang w:eastAsia="lt-LT"/>
        </w:rPr>
        <w:t>ūs</w:t>
      </w:r>
      <w:r w:rsidR="00294306" w:rsidRPr="006C0E12">
        <w:rPr>
          <w:lang w:eastAsia="lt-LT"/>
        </w:rPr>
        <w:t xml:space="preserve"> socialinės globos</w:t>
      </w:r>
      <w:r w:rsidR="00294306">
        <w:rPr>
          <w:lang w:eastAsia="lt-LT"/>
        </w:rPr>
        <w:t xml:space="preserve"> </w:t>
      </w:r>
      <w:r w:rsidR="00294306" w:rsidRPr="006C0E12">
        <w:rPr>
          <w:lang w:eastAsia="lt-LT"/>
        </w:rPr>
        <w:t xml:space="preserve">paslaugų </w:t>
      </w:r>
      <w:r w:rsidR="00E9724C">
        <w:rPr>
          <w:lang w:eastAsia="lt-LT"/>
        </w:rPr>
        <w:t>S</w:t>
      </w:r>
      <w:r w:rsidR="00294306" w:rsidRPr="00C34EA2">
        <w:rPr>
          <w:lang w:eastAsia="lt-LT"/>
        </w:rPr>
        <w:t>avivaldybės gyventojams finansavimo išlaidų dydži</w:t>
      </w:r>
      <w:r w:rsidR="00294306">
        <w:rPr>
          <w:lang w:eastAsia="lt-LT"/>
        </w:rPr>
        <w:t>ai, kuriais vadovaujantis Savivaldybė finansuos socialinės globos paslaugų išlaidas konkrečiam asmeniui</w:t>
      </w:r>
      <w:r w:rsidR="00FF5B30">
        <w:rPr>
          <w:lang w:eastAsia="lt-LT"/>
        </w:rPr>
        <w:t xml:space="preserve"> jo pasirinktoje ar paskirtoje socialinės globos įstaigoje.</w:t>
      </w:r>
    </w:p>
    <w:p w14:paraId="305BDC84" w14:textId="0C92A824" w:rsidR="00782D4D" w:rsidRDefault="00D07A2E" w:rsidP="00782D4D">
      <w:pPr>
        <w:ind w:firstLine="720"/>
        <w:jc w:val="both"/>
        <w:rPr>
          <w:b/>
          <w:lang w:eastAsia="lt-LT"/>
        </w:rPr>
      </w:pPr>
      <w:r w:rsidRPr="0008475F">
        <w:rPr>
          <w:b/>
          <w:lang w:eastAsia="lt-LT"/>
        </w:rPr>
        <w:t>5. Pateikti skaičiavimus, išlaidų sąmatas, nurodyti finansavimo šaltinius.</w:t>
      </w:r>
    </w:p>
    <w:p w14:paraId="1A49BC8B" w14:textId="12BBB75D" w:rsidR="004F4D07" w:rsidRDefault="00782D4D" w:rsidP="00063FA9">
      <w:pPr>
        <w:ind w:firstLine="720"/>
        <w:jc w:val="both"/>
        <w:rPr>
          <w:b/>
          <w:lang w:eastAsia="lt-LT"/>
        </w:rPr>
      </w:pPr>
      <w:r w:rsidRPr="00BB675B">
        <w:rPr>
          <w:bCs/>
          <w:lang w:eastAsia="lt-LT"/>
        </w:rPr>
        <w:t xml:space="preserve">Rengiant šį sprendimo projektą </w:t>
      </w:r>
      <w:r>
        <w:rPr>
          <w:bCs/>
          <w:lang w:eastAsia="lt-LT"/>
        </w:rPr>
        <w:t xml:space="preserve">socialinės globos paslaugų </w:t>
      </w:r>
      <w:r w:rsidRPr="00BB675B">
        <w:rPr>
          <w:bCs/>
          <w:lang w:eastAsia="lt-LT"/>
        </w:rPr>
        <w:t>finansavimo dydžiai už socialines paslaugas išnagrinėti, atsižvelgiant į Socialinių paslaugų priežiūros departamento prie Socialinės apsaugos ir darbo ministerijos informaciją apie per 12 paskutinių mėnesių (iki 2022 m. kovo 1 d.) savivaldybėse pirktų ar finansuotų socialinių paslaugų vidutines kainas</w:t>
      </w:r>
      <w:r w:rsidR="00CB2E4B">
        <w:rPr>
          <w:bCs/>
          <w:lang w:eastAsia="lt-LT"/>
        </w:rPr>
        <w:t xml:space="preserve"> </w:t>
      </w:r>
      <w:r>
        <w:rPr>
          <w:bCs/>
          <w:lang w:eastAsia="lt-LT"/>
        </w:rPr>
        <w:t>ir socialinės globos įstaigų</w:t>
      </w:r>
      <w:r w:rsidRPr="00BB675B">
        <w:rPr>
          <w:bCs/>
          <w:lang w:eastAsia="lt-LT"/>
        </w:rPr>
        <w:t>, teikiančių šias paslaugas, nustatytas kainas.</w:t>
      </w:r>
    </w:p>
    <w:p w14:paraId="0A9EDAC8" w14:textId="13A4A287" w:rsidR="00721F0F" w:rsidRPr="00E21C95" w:rsidRDefault="00721F0F" w:rsidP="00D71156">
      <w:pPr>
        <w:ind w:firstLine="720"/>
        <w:jc w:val="both"/>
      </w:pPr>
      <w:r w:rsidRPr="00E21C95">
        <w:t>Lentelėje pateikti duomenys, kuriais buvo vadovaujamasi siūlant nustatyti maksimalius socialinės globos paslaugų išlaidų finansavimo dydžius</w:t>
      </w:r>
      <w:r w:rsidR="00E9724C">
        <w:t>:</w:t>
      </w:r>
    </w:p>
    <w:tbl>
      <w:tblPr>
        <w:tblStyle w:val="Lentelstinklelis11"/>
        <w:tblW w:w="9634" w:type="dxa"/>
        <w:tblLook w:val="04A0" w:firstRow="1" w:lastRow="0" w:firstColumn="1" w:lastColumn="0" w:noHBand="0" w:noVBand="1"/>
      </w:tblPr>
      <w:tblGrid>
        <w:gridCol w:w="1549"/>
        <w:gridCol w:w="1848"/>
        <w:gridCol w:w="3047"/>
        <w:gridCol w:w="1584"/>
        <w:gridCol w:w="1606"/>
      </w:tblGrid>
      <w:tr w:rsidR="00721F0F" w:rsidRPr="00E21C95" w14:paraId="03F04CE9" w14:textId="77777777" w:rsidTr="00C63D4E">
        <w:tc>
          <w:tcPr>
            <w:tcW w:w="1549" w:type="dxa"/>
            <w:shd w:val="clear" w:color="auto" w:fill="auto"/>
            <w:vAlign w:val="center"/>
          </w:tcPr>
          <w:p w14:paraId="0B3BEBD9" w14:textId="77777777" w:rsidR="00721F0F" w:rsidRPr="00E21C95" w:rsidRDefault="00721F0F" w:rsidP="007F6E57">
            <w:pPr>
              <w:jc w:val="center"/>
              <w:rPr>
                <w:rFonts w:ascii="Times New Roman" w:hAnsi="Times New Roman" w:cs="Times New Roman"/>
              </w:rPr>
            </w:pPr>
            <w:r w:rsidRPr="00E21C95">
              <w:rPr>
                <w:rFonts w:ascii="Times New Roman" w:hAnsi="Times New Roman" w:cs="Times New Roman"/>
              </w:rPr>
              <w:t>Socialinės paslaugos pavadinimas</w:t>
            </w:r>
          </w:p>
        </w:tc>
        <w:tc>
          <w:tcPr>
            <w:tcW w:w="4895" w:type="dxa"/>
            <w:gridSpan w:val="2"/>
            <w:shd w:val="clear" w:color="auto" w:fill="auto"/>
            <w:vAlign w:val="center"/>
          </w:tcPr>
          <w:p w14:paraId="1488C190" w14:textId="3AA18FFC" w:rsidR="00721F0F" w:rsidRPr="00E21C95" w:rsidRDefault="00721F0F" w:rsidP="009A2525">
            <w:pPr>
              <w:jc w:val="center"/>
              <w:rPr>
                <w:rFonts w:ascii="Times New Roman" w:hAnsi="Times New Roman" w:cs="Times New Roman"/>
              </w:rPr>
            </w:pPr>
            <w:r w:rsidRPr="00E21C95">
              <w:rPr>
                <w:rFonts w:ascii="Times New Roman" w:hAnsi="Times New Roman" w:cs="Times New Roman"/>
              </w:rPr>
              <w:t>SPPD informacija apie vidutines kainas savivaldybėse</w:t>
            </w:r>
            <w:r w:rsidR="009A2525" w:rsidRPr="00E21C95">
              <w:rPr>
                <w:rFonts w:ascii="Times New Roman" w:hAnsi="Times New Roman" w:cs="Times New Roman"/>
              </w:rPr>
              <w:t xml:space="preserve"> </w:t>
            </w:r>
            <w:r w:rsidRPr="00E21C95">
              <w:rPr>
                <w:rFonts w:ascii="Times New Roman" w:hAnsi="Times New Roman" w:cs="Times New Roman"/>
              </w:rPr>
              <w:t>(iki 2022-03-01)</w:t>
            </w:r>
          </w:p>
          <w:p w14:paraId="5D76775E" w14:textId="77777777" w:rsidR="00721F0F" w:rsidRPr="00E21C95" w:rsidRDefault="00721F0F" w:rsidP="007F6E57">
            <w:pPr>
              <w:jc w:val="center"/>
              <w:rPr>
                <w:rFonts w:ascii="Times New Roman" w:hAnsi="Times New Roman" w:cs="Times New Roman"/>
              </w:rPr>
            </w:pPr>
            <w:proofErr w:type="spellStart"/>
            <w:r w:rsidRPr="00E21C95">
              <w:rPr>
                <w:rFonts w:ascii="Times New Roman" w:hAnsi="Times New Roman" w:cs="Times New Roman"/>
              </w:rPr>
              <w:t>Eur</w:t>
            </w:r>
            <w:proofErr w:type="spellEnd"/>
            <w:r w:rsidRPr="00E21C95">
              <w:rPr>
                <w:rFonts w:ascii="Times New Roman" w:hAnsi="Times New Roman" w:cs="Times New Roman"/>
              </w:rPr>
              <w:t>/mėn.</w:t>
            </w:r>
          </w:p>
        </w:tc>
        <w:tc>
          <w:tcPr>
            <w:tcW w:w="1584" w:type="dxa"/>
            <w:shd w:val="clear" w:color="auto" w:fill="auto"/>
            <w:vAlign w:val="center"/>
          </w:tcPr>
          <w:p w14:paraId="24CE4AFC" w14:textId="54BAA2CF" w:rsidR="00721F0F" w:rsidRPr="00E21C95" w:rsidRDefault="00253A30" w:rsidP="007F6E57">
            <w:pPr>
              <w:jc w:val="center"/>
              <w:rPr>
                <w:rFonts w:ascii="Times New Roman" w:hAnsi="Times New Roman" w:cs="Times New Roman"/>
              </w:rPr>
            </w:pPr>
            <w:r w:rsidRPr="00E21C95">
              <w:rPr>
                <w:rFonts w:ascii="Times New Roman" w:hAnsi="Times New Roman" w:cs="Times New Roman"/>
              </w:rPr>
              <w:t xml:space="preserve">Įstaigų </w:t>
            </w:r>
            <w:r w:rsidR="00721F0F" w:rsidRPr="00E21C95">
              <w:rPr>
                <w:rFonts w:ascii="Times New Roman" w:hAnsi="Times New Roman" w:cs="Times New Roman"/>
              </w:rPr>
              <w:t xml:space="preserve">nustatytos kainos vidurkis </w:t>
            </w:r>
          </w:p>
          <w:p w14:paraId="6A9A811F" w14:textId="3A75F77B" w:rsidR="00721F0F" w:rsidRPr="00E21C95" w:rsidRDefault="00721F0F" w:rsidP="00FA79BD">
            <w:pPr>
              <w:jc w:val="center"/>
              <w:rPr>
                <w:rFonts w:ascii="Times New Roman" w:hAnsi="Times New Roman" w:cs="Times New Roman"/>
              </w:rPr>
            </w:pPr>
            <w:proofErr w:type="spellStart"/>
            <w:r w:rsidRPr="00E21C95">
              <w:rPr>
                <w:rFonts w:ascii="Times New Roman" w:hAnsi="Times New Roman" w:cs="Times New Roman"/>
              </w:rPr>
              <w:t>Eur</w:t>
            </w:r>
            <w:proofErr w:type="spellEnd"/>
            <w:r w:rsidRPr="00E21C95">
              <w:rPr>
                <w:rFonts w:ascii="Times New Roman" w:hAnsi="Times New Roman" w:cs="Times New Roman"/>
              </w:rPr>
              <w:t>/mėn.</w:t>
            </w:r>
          </w:p>
        </w:tc>
        <w:tc>
          <w:tcPr>
            <w:tcW w:w="1606" w:type="dxa"/>
            <w:shd w:val="clear" w:color="auto" w:fill="auto"/>
            <w:vAlign w:val="center"/>
          </w:tcPr>
          <w:p w14:paraId="44586CCF" w14:textId="3A3061A4" w:rsidR="00721F0F" w:rsidRPr="00E21C95" w:rsidRDefault="00721F0F" w:rsidP="00C80D3A">
            <w:pPr>
              <w:jc w:val="center"/>
              <w:rPr>
                <w:rFonts w:ascii="Times New Roman" w:hAnsi="Times New Roman" w:cs="Times New Roman"/>
              </w:rPr>
            </w:pPr>
            <w:r w:rsidRPr="00E21C95">
              <w:rPr>
                <w:rFonts w:ascii="Times New Roman" w:hAnsi="Times New Roman" w:cs="Times New Roman"/>
              </w:rPr>
              <w:t>Siūloma</w:t>
            </w:r>
            <w:r w:rsidR="00FA79BD" w:rsidRPr="00E21C95">
              <w:rPr>
                <w:rFonts w:ascii="Times New Roman" w:hAnsi="Times New Roman" w:cs="Times New Roman"/>
              </w:rPr>
              <w:t xml:space="preserve"> maksimalus</w:t>
            </w:r>
          </w:p>
          <w:p w14:paraId="0F532648" w14:textId="77777777" w:rsidR="00721F0F" w:rsidRPr="00E21C95" w:rsidRDefault="00721F0F" w:rsidP="007F6E57">
            <w:pPr>
              <w:jc w:val="center"/>
              <w:rPr>
                <w:rFonts w:ascii="Times New Roman" w:hAnsi="Times New Roman" w:cs="Times New Roman"/>
              </w:rPr>
            </w:pPr>
            <w:r w:rsidRPr="00E21C95">
              <w:rPr>
                <w:rFonts w:ascii="Times New Roman" w:hAnsi="Times New Roman" w:cs="Times New Roman"/>
              </w:rPr>
              <w:t>Dydis/BSI**</w:t>
            </w:r>
          </w:p>
        </w:tc>
      </w:tr>
      <w:tr w:rsidR="00631FAB" w:rsidRPr="00E21C95" w14:paraId="77D99110" w14:textId="77777777" w:rsidTr="00C63D4E">
        <w:trPr>
          <w:trHeight w:val="180"/>
        </w:trPr>
        <w:tc>
          <w:tcPr>
            <w:tcW w:w="1549" w:type="dxa"/>
            <w:vMerge w:val="restart"/>
            <w:shd w:val="clear" w:color="auto" w:fill="auto"/>
            <w:vAlign w:val="center"/>
          </w:tcPr>
          <w:p w14:paraId="61B7B365" w14:textId="77777777" w:rsidR="00E21C95" w:rsidRPr="00E21C95" w:rsidRDefault="00E21C95" w:rsidP="007F6E57">
            <w:pPr>
              <w:rPr>
                <w:rFonts w:ascii="Times New Roman" w:hAnsi="Times New Roman" w:cs="Times New Roman"/>
              </w:rPr>
            </w:pPr>
          </w:p>
          <w:p w14:paraId="049441DD" w14:textId="77777777" w:rsidR="00E21C95" w:rsidRPr="00E21C95" w:rsidRDefault="00E21C95" w:rsidP="007F6E57">
            <w:pPr>
              <w:rPr>
                <w:rFonts w:ascii="Times New Roman" w:hAnsi="Times New Roman" w:cs="Times New Roman"/>
              </w:rPr>
            </w:pPr>
          </w:p>
          <w:p w14:paraId="50CEFC51" w14:textId="77777777" w:rsidR="00E21C95" w:rsidRPr="00E21C95" w:rsidRDefault="00E21C95" w:rsidP="007F6E57">
            <w:pPr>
              <w:rPr>
                <w:rFonts w:ascii="Times New Roman" w:hAnsi="Times New Roman" w:cs="Times New Roman"/>
              </w:rPr>
            </w:pPr>
          </w:p>
          <w:p w14:paraId="6FC461D0" w14:textId="77777777" w:rsidR="00E21C95" w:rsidRPr="00E21C95" w:rsidRDefault="00E21C95" w:rsidP="007F6E57">
            <w:pPr>
              <w:rPr>
                <w:rFonts w:ascii="Times New Roman" w:hAnsi="Times New Roman" w:cs="Times New Roman"/>
              </w:rPr>
            </w:pPr>
          </w:p>
          <w:p w14:paraId="34C33553" w14:textId="518B4CBC" w:rsidR="00631FAB" w:rsidRPr="00E21C95" w:rsidRDefault="00631FAB" w:rsidP="007F6E57">
            <w:pPr>
              <w:rPr>
                <w:rFonts w:ascii="Times New Roman" w:hAnsi="Times New Roman" w:cs="Times New Roman"/>
              </w:rPr>
            </w:pPr>
            <w:r w:rsidRPr="00E21C95">
              <w:rPr>
                <w:rFonts w:ascii="Times New Roman" w:hAnsi="Times New Roman" w:cs="Times New Roman"/>
              </w:rPr>
              <w:t xml:space="preserve">Ilgalaikė (trumpalaikė) socialinė globa, teikiama socialinės globos </w:t>
            </w:r>
            <w:r w:rsidR="008917B3">
              <w:rPr>
                <w:rFonts w:ascii="Times New Roman" w:hAnsi="Times New Roman" w:cs="Times New Roman"/>
              </w:rPr>
              <w:t>įstaigose</w:t>
            </w:r>
          </w:p>
          <w:p w14:paraId="3FE19136" w14:textId="77777777" w:rsidR="00631FAB" w:rsidRPr="00E21C95" w:rsidRDefault="00631FAB" w:rsidP="007F6E57">
            <w:pPr>
              <w:jc w:val="center"/>
              <w:rPr>
                <w:rFonts w:ascii="Times New Roman" w:hAnsi="Times New Roman" w:cs="Times New Roman"/>
              </w:rPr>
            </w:pPr>
          </w:p>
          <w:p w14:paraId="4B8C9936" w14:textId="77777777" w:rsidR="00631FAB" w:rsidRPr="00E21C95" w:rsidRDefault="00631FAB" w:rsidP="007F6E57">
            <w:pPr>
              <w:jc w:val="center"/>
              <w:rPr>
                <w:rFonts w:ascii="Times New Roman" w:hAnsi="Times New Roman" w:cs="Times New Roman"/>
              </w:rPr>
            </w:pPr>
          </w:p>
        </w:tc>
        <w:tc>
          <w:tcPr>
            <w:tcW w:w="1848" w:type="dxa"/>
            <w:vMerge w:val="restart"/>
            <w:shd w:val="clear" w:color="auto" w:fill="auto"/>
            <w:vAlign w:val="center"/>
          </w:tcPr>
          <w:p w14:paraId="6BDE893A" w14:textId="77777777" w:rsidR="00631FAB" w:rsidRPr="00E21C95" w:rsidRDefault="00631FAB" w:rsidP="007F6E57">
            <w:pPr>
              <w:rPr>
                <w:rFonts w:ascii="Times New Roman" w:hAnsi="Times New Roman" w:cs="Times New Roman"/>
              </w:rPr>
            </w:pPr>
            <w:r w:rsidRPr="00E21C95">
              <w:rPr>
                <w:rFonts w:ascii="Times New Roman" w:hAnsi="Times New Roman" w:cs="Times New Roman"/>
              </w:rPr>
              <w:lastRenderedPageBreak/>
              <w:t>Vaikai su negalia</w:t>
            </w:r>
          </w:p>
        </w:tc>
        <w:tc>
          <w:tcPr>
            <w:tcW w:w="3047" w:type="dxa"/>
            <w:shd w:val="clear" w:color="auto" w:fill="auto"/>
            <w:vAlign w:val="center"/>
          </w:tcPr>
          <w:p w14:paraId="1DBEB1C3" w14:textId="3D6D7517" w:rsidR="00631FAB" w:rsidRPr="00E21C95" w:rsidRDefault="00631FAB" w:rsidP="007F6E57">
            <w:pPr>
              <w:jc w:val="center"/>
              <w:rPr>
                <w:rFonts w:ascii="Times New Roman" w:hAnsi="Times New Roman" w:cs="Times New Roman"/>
              </w:rPr>
            </w:pPr>
            <w:r w:rsidRPr="00E21C95">
              <w:rPr>
                <w:rFonts w:ascii="Times New Roman" w:hAnsi="Times New Roman" w:cs="Times New Roman"/>
              </w:rPr>
              <w:t>Ilgalaikė</w:t>
            </w:r>
          </w:p>
        </w:tc>
        <w:tc>
          <w:tcPr>
            <w:tcW w:w="1584" w:type="dxa"/>
            <w:vMerge w:val="restart"/>
            <w:shd w:val="clear" w:color="auto" w:fill="auto"/>
            <w:vAlign w:val="center"/>
          </w:tcPr>
          <w:p w14:paraId="5F015C43" w14:textId="77777777" w:rsidR="00631FAB" w:rsidRPr="00E21C95" w:rsidRDefault="00631FAB" w:rsidP="007F6E57">
            <w:pPr>
              <w:jc w:val="center"/>
              <w:rPr>
                <w:rFonts w:ascii="Times New Roman" w:hAnsi="Times New Roman" w:cs="Times New Roman"/>
              </w:rPr>
            </w:pPr>
          </w:p>
          <w:p w14:paraId="19B1D2EA" w14:textId="77777777" w:rsidR="00631FAB" w:rsidRPr="00E21C95" w:rsidRDefault="00631FAB" w:rsidP="007F6E57">
            <w:pPr>
              <w:jc w:val="center"/>
              <w:rPr>
                <w:rFonts w:ascii="Times New Roman" w:hAnsi="Times New Roman" w:cs="Times New Roman"/>
              </w:rPr>
            </w:pPr>
          </w:p>
          <w:p w14:paraId="36926D33" w14:textId="77777777" w:rsidR="00631FAB" w:rsidRPr="00E21C95" w:rsidRDefault="00631FAB" w:rsidP="007F6E57">
            <w:pPr>
              <w:jc w:val="center"/>
              <w:rPr>
                <w:rFonts w:ascii="Times New Roman" w:hAnsi="Times New Roman" w:cs="Times New Roman"/>
              </w:rPr>
            </w:pPr>
          </w:p>
          <w:p w14:paraId="20C482A6" w14:textId="77777777" w:rsidR="00E21C95" w:rsidRPr="00E21C95" w:rsidRDefault="00E21C95" w:rsidP="007F6E57">
            <w:pPr>
              <w:jc w:val="center"/>
              <w:rPr>
                <w:rFonts w:ascii="Times New Roman" w:hAnsi="Times New Roman" w:cs="Times New Roman"/>
                <w:color w:val="FF0000"/>
              </w:rPr>
            </w:pPr>
          </w:p>
          <w:p w14:paraId="5BD835EF" w14:textId="77777777" w:rsidR="00E21C95" w:rsidRPr="00E21C95" w:rsidRDefault="00E21C95" w:rsidP="007F6E57">
            <w:pPr>
              <w:jc w:val="center"/>
              <w:rPr>
                <w:rFonts w:ascii="Times New Roman" w:hAnsi="Times New Roman" w:cs="Times New Roman"/>
                <w:color w:val="FF0000"/>
              </w:rPr>
            </w:pPr>
          </w:p>
          <w:p w14:paraId="28955315" w14:textId="77777777" w:rsidR="0072048C" w:rsidRDefault="0072048C" w:rsidP="007F6E57">
            <w:pPr>
              <w:jc w:val="center"/>
              <w:rPr>
                <w:rFonts w:ascii="Times New Roman" w:hAnsi="Times New Roman" w:cs="Times New Roman"/>
              </w:rPr>
            </w:pPr>
          </w:p>
          <w:p w14:paraId="37B65710" w14:textId="75674E9D" w:rsidR="00631FAB" w:rsidRPr="00E21C95" w:rsidRDefault="00631FAB" w:rsidP="007F6E57">
            <w:pPr>
              <w:jc w:val="center"/>
              <w:rPr>
                <w:rFonts w:ascii="Times New Roman" w:hAnsi="Times New Roman" w:cs="Times New Roman"/>
              </w:rPr>
            </w:pPr>
            <w:r w:rsidRPr="006802D1">
              <w:rPr>
                <w:rFonts w:ascii="Times New Roman" w:hAnsi="Times New Roman" w:cs="Times New Roman"/>
              </w:rPr>
              <w:t>1</w:t>
            </w:r>
            <w:r w:rsidR="00E9724C">
              <w:rPr>
                <w:rFonts w:ascii="Times New Roman" w:hAnsi="Times New Roman" w:cs="Times New Roman"/>
              </w:rPr>
              <w:t xml:space="preserve"> </w:t>
            </w:r>
            <w:r w:rsidR="00FA79BD" w:rsidRPr="006802D1">
              <w:rPr>
                <w:rFonts w:ascii="Times New Roman" w:hAnsi="Times New Roman" w:cs="Times New Roman"/>
              </w:rPr>
              <w:t>2</w:t>
            </w:r>
            <w:r w:rsidR="00C80D3A" w:rsidRPr="006802D1">
              <w:rPr>
                <w:rFonts w:ascii="Times New Roman" w:hAnsi="Times New Roman" w:cs="Times New Roman"/>
              </w:rPr>
              <w:t>43,53</w:t>
            </w:r>
          </w:p>
        </w:tc>
        <w:tc>
          <w:tcPr>
            <w:tcW w:w="1606" w:type="dxa"/>
            <w:vMerge w:val="restart"/>
            <w:shd w:val="clear" w:color="auto" w:fill="auto"/>
            <w:vAlign w:val="center"/>
          </w:tcPr>
          <w:p w14:paraId="4FDBB059" w14:textId="77777777" w:rsidR="00631FAB" w:rsidRPr="00E21C95" w:rsidRDefault="00631FAB" w:rsidP="007F6E57">
            <w:pPr>
              <w:jc w:val="center"/>
              <w:rPr>
                <w:rFonts w:ascii="Times New Roman" w:hAnsi="Times New Roman" w:cs="Times New Roman"/>
              </w:rPr>
            </w:pPr>
          </w:p>
          <w:p w14:paraId="0EBBE046" w14:textId="1099F688" w:rsidR="00631FAB" w:rsidRPr="00E21C95" w:rsidRDefault="00631FAB" w:rsidP="007F6E57">
            <w:pPr>
              <w:jc w:val="center"/>
              <w:rPr>
                <w:rFonts w:ascii="Times New Roman" w:hAnsi="Times New Roman" w:cs="Times New Roman"/>
              </w:rPr>
            </w:pPr>
          </w:p>
          <w:p w14:paraId="7D9377AD" w14:textId="1D631180" w:rsidR="00E21C95" w:rsidRPr="00E21C95" w:rsidRDefault="00E21C95" w:rsidP="007F6E57">
            <w:pPr>
              <w:jc w:val="center"/>
              <w:rPr>
                <w:rFonts w:ascii="Times New Roman" w:hAnsi="Times New Roman" w:cs="Times New Roman"/>
              </w:rPr>
            </w:pPr>
          </w:p>
          <w:p w14:paraId="7CA31378" w14:textId="172ED6BC" w:rsidR="00E21C95" w:rsidRPr="00E21C95" w:rsidRDefault="00E21C95" w:rsidP="007F6E57">
            <w:pPr>
              <w:jc w:val="center"/>
              <w:rPr>
                <w:rFonts w:ascii="Times New Roman" w:hAnsi="Times New Roman" w:cs="Times New Roman"/>
              </w:rPr>
            </w:pPr>
          </w:p>
          <w:p w14:paraId="7AF0B2C0" w14:textId="77777777" w:rsidR="00E21C95" w:rsidRDefault="00E21C95" w:rsidP="007F6E57">
            <w:pPr>
              <w:jc w:val="center"/>
              <w:rPr>
                <w:rFonts w:ascii="Times New Roman" w:hAnsi="Times New Roman" w:cs="Times New Roman"/>
              </w:rPr>
            </w:pPr>
          </w:p>
          <w:p w14:paraId="43A194F5" w14:textId="77777777" w:rsidR="000C1CB7" w:rsidRPr="00E21C95" w:rsidRDefault="000C1CB7" w:rsidP="007F6E57">
            <w:pPr>
              <w:jc w:val="center"/>
              <w:rPr>
                <w:rFonts w:ascii="Times New Roman" w:hAnsi="Times New Roman" w:cs="Times New Roman"/>
              </w:rPr>
            </w:pPr>
          </w:p>
          <w:p w14:paraId="2C14CA93" w14:textId="5897A86F" w:rsidR="00631FAB" w:rsidRPr="00E21C95" w:rsidRDefault="00631FAB" w:rsidP="008A5977">
            <w:pPr>
              <w:jc w:val="center"/>
              <w:rPr>
                <w:rFonts w:ascii="Times New Roman" w:hAnsi="Times New Roman" w:cs="Times New Roman"/>
              </w:rPr>
            </w:pPr>
            <w:r w:rsidRPr="00E21C95">
              <w:rPr>
                <w:rFonts w:ascii="Times New Roman" w:hAnsi="Times New Roman" w:cs="Times New Roman"/>
              </w:rPr>
              <w:t>27</w:t>
            </w:r>
          </w:p>
          <w:p w14:paraId="6936D6C1" w14:textId="793726E5" w:rsidR="00631FAB" w:rsidRPr="00E21C95" w:rsidRDefault="00631FAB" w:rsidP="007F6E57">
            <w:pPr>
              <w:jc w:val="center"/>
              <w:rPr>
                <w:rFonts w:ascii="Times New Roman" w:hAnsi="Times New Roman" w:cs="Times New Roman"/>
              </w:rPr>
            </w:pPr>
          </w:p>
        </w:tc>
      </w:tr>
      <w:tr w:rsidR="00631FAB" w:rsidRPr="00E21C95" w14:paraId="3EF21820" w14:textId="77777777" w:rsidTr="00C63D4E">
        <w:trPr>
          <w:trHeight w:val="687"/>
        </w:trPr>
        <w:tc>
          <w:tcPr>
            <w:tcW w:w="1549" w:type="dxa"/>
            <w:vMerge/>
            <w:shd w:val="clear" w:color="auto" w:fill="auto"/>
            <w:vAlign w:val="center"/>
          </w:tcPr>
          <w:p w14:paraId="0D001D02" w14:textId="77777777" w:rsidR="00631FAB" w:rsidRPr="00E21C95" w:rsidRDefault="00631FAB" w:rsidP="007F6E57">
            <w:pPr>
              <w:rPr>
                <w:rFonts w:ascii="Times New Roman" w:hAnsi="Times New Roman" w:cs="Times New Roman"/>
              </w:rPr>
            </w:pPr>
          </w:p>
        </w:tc>
        <w:tc>
          <w:tcPr>
            <w:tcW w:w="1848" w:type="dxa"/>
            <w:vMerge/>
            <w:shd w:val="clear" w:color="auto" w:fill="auto"/>
            <w:vAlign w:val="center"/>
          </w:tcPr>
          <w:p w14:paraId="5865993C" w14:textId="77777777" w:rsidR="00631FAB" w:rsidRPr="00E21C95" w:rsidRDefault="00631FAB" w:rsidP="007F6E57">
            <w:pPr>
              <w:rPr>
                <w:rFonts w:ascii="Times New Roman" w:hAnsi="Times New Roman" w:cs="Times New Roman"/>
              </w:rPr>
            </w:pPr>
          </w:p>
        </w:tc>
        <w:tc>
          <w:tcPr>
            <w:tcW w:w="3047" w:type="dxa"/>
            <w:shd w:val="clear" w:color="auto" w:fill="auto"/>
            <w:vAlign w:val="center"/>
          </w:tcPr>
          <w:p w14:paraId="60AFA0CE" w14:textId="073D7C26"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Vid</w:t>
            </w:r>
            <w:proofErr w:type="spellEnd"/>
            <w:r w:rsidR="00063FA9">
              <w:rPr>
                <w:rFonts w:ascii="Times New Roman" w:hAnsi="Times New Roman" w:cs="Times New Roman"/>
              </w:rPr>
              <w:t>.</w:t>
            </w:r>
            <w:r w:rsidRPr="00E21C95">
              <w:rPr>
                <w:rFonts w:ascii="Times New Roman" w:hAnsi="Times New Roman" w:cs="Times New Roman"/>
              </w:rPr>
              <w:t>: 1</w:t>
            </w:r>
            <w:r w:rsidR="00E9724C">
              <w:rPr>
                <w:rFonts w:ascii="Times New Roman" w:hAnsi="Times New Roman" w:cs="Times New Roman"/>
              </w:rPr>
              <w:t xml:space="preserve"> </w:t>
            </w:r>
            <w:r w:rsidRPr="00E21C95">
              <w:rPr>
                <w:rFonts w:ascii="Times New Roman" w:hAnsi="Times New Roman" w:cs="Times New Roman"/>
              </w:rPr>
              <w:t>212,61</w:t>
            </w:r>
          </w:p>
          <w:p w14:paraId="44812F4E" w14:textId="5CD077F3"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Maks</w:t>
            </w:r>
            <w:proofErr w:type="spellEnd"/>
            <w:r w:rsidR="00063FA9">
              <w:rPr>
                <w:rFonts w:ascii="Times New Roman" w:hAnsi="Times New Roman" w:cs="Times New Roman"/>
              </w:rPr>
              <w:t>.</w:t>
            </w:r>
            <w:r w:rsidRPr="00E21C95">
              <w:rPr>
                <w:rFonts w:ascii="Times New Roman" w:hAnsi="Times New Roman" w:cs="Times New Roman"/>
              </w:rPr>
              <w:t>: 2</w:t>
            </w:r>
            <w:r w:rsidR="00E9724C">
              <w:rPr>
                <w:rFonts w:ascii="Times New Roman" w:hAnsi="Times New Roman" w:cs="Times New Roman"/>
              </w:rPr>
              <w:t xml:space="preserve"> </w:t>
            </w:r>
            <w:r w:rsidRPr="00E21C95">
              <w:rPr>
                <w:rFonts w:ascii="Times New Roman" w:hAnsi="Times New Roman" w:cs="Times New Roman"/>
              </w:rPr>
              <w:t>111,40</w:t>
            </w:r>
          </w:p>
        </w:tc>
        <w:tc>
          <w:tcPr>
            <w:tcW w:w="1584" w:type="dxa"/>
            <w:vMerge/>
            <w:shd w:val="clear" w:color="auto" w:fill="auto"/>
            <w:vAlign w:val="center"/>
          </w:tcPr>
          <w:p w14:paraId="2B009502"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5061471E" w14:textId="77777777" w:rsidR="00631FAB" w:rsidRPr="00E21C95" w:rsidRDefault="00631FAB" w:rsidP="007F6E57">
            <w:pPr>
              <w:jc w:val="center"/>
              <w:rPr>
                <w:rFonts w:ascii="Times New Roman" w:hAnsi="Times New Roman" w:cs="Times New Roman"/>
              </w:rPr>
            </w:pPr>
          </w:p>
        </w:tc>
      </w:tr>
      <w:tr w:rsidR="00631FAB" w:rsidRPr="00E21C95" w14:paraId="42CFEE45" w14:textId="77777777" w:rsidTr="00C63D4E">
        <w:trPr>
          <w:trHeight w:val="240"/>
        </w:trPr>
        <w:tc>
          <w:tcPr>
            <w:tcW w:w="1549" w:type="dxa"/>
            <w:vMerge/>
            <w:shd w:val="clear" w:color="auto" w:fill="auto"/>
            <w:vAlign w:val="center"/>
          </w:tcPr>
          <w:p w14:paraId="2BFCBA8F" w14:textId="77777777" w:rsidR="00631FAB" w:rsidRPr="00E21C95" w:rsidRDefault="00631FAB" w:rsidP="007F6E57">
            <w:pPr>
              <w:jc w:val="center"/>
              <w:rPr>
                <w:rFonts w:ascii="Times New Roman" w:hAnsi="Times New Roman" w:cs="Times New Roman"/>
              </w:rPr>
            </w:pPr>
          </w:p>
        </w:tc>
        <w:tc>
          <w:tcPr>
            <w:tcW w:w="1848" w:type="dxa"/>
            <w:vMerge/>
            <w:shd w:val="clear" w:color="auto" w:fill="auto"/>
            <w:vAlign w:val="center"/>
          </w:tcPr>
          <w:p w14:paraId="198DD718" w14:textId="77777777" w:rsidR="00631FAB" w:rsidRPr="00E21C95" w:rsidRDefault="00631FAB" w:rsidP="007F6E57">
            <w:pPr>
              <w:rPr>
                <w:rFonts w:ascii="Times New Roman" w:hAnsi="Times New Roman" w:cs="Times New Roman"/>
              </w:rPr>
            </w:pPr>
          </w:p>
        </w:tc>
        <w:tc>
          <w:tcPr>
            <w:tcW w:w="3047" w:type="dxa"/>
            <w:shd w:val="clear" w:color="auto" w:fill="auto"/>
            <w:vAlign w:val="center"/>
          </w:tcPr>
          <w:p w14:paraId="0DCDCA6A" w14:textId="08B7D0B1" w:rsidR="00631FAB" w:rsidRPr="00E21C95" w:rsidRDefault="00631FAB" w:rsidP="007F6E57">
            <w:pPr>
              <w:jc w:val="center"/>
              <w:rPr>
                <w:rFonts w:ascii="Times New Roman" w:hAnsi="Times New Roman" w:cs="Times New Roman"/>
              </w:rPr>
            </w:pPr>
            <w:r w:rsidRPr="00E21C95">
              <w:rPr>
                <w:rFonts w:ascii="Times New Roman" w:hAnsi="Times New Roman" w:cs="Times New Roman"/>
              </w:rPr>
              <w:t>Trumpalaikė</w:t>
            </w:r>
          </w:p>
        </w:tc>
        <w:tc>
          <w:tcPr>
            <w:tcW w:w="1584" w:type="dxa"/>
            <w:vMerge/>
            <w:shd w:val="clear" w:color="auto" w:fill="auto"/>
            <w:vAlign w:val="center"/>
          </w:tcPr>
          <w:p w14:paraId="2ADB0553"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2F67F933" w14:textId="77777777" w:rsidR="00631FAB" w:rsidRPr="00E21C95" w:rsidRDefault="00631FAB" w:rsidP="007F6E57">
            <w:pPr>
              <w:jc w:val="center"/>
              <w:rPr>
                <w:rFonts w:ascii="Times New Roman" w:hAnsi="Times New Roman" w:cs="Times New Roman"/>
              </w:rPr>
            </w:pPr>
          </w:p>
        </w:tc>
      </w:tr>
      <w:tr w:rsidR="00631FAB" w:rsidRPr="00E21C95" w14:paraId="4EBD9F45" w14:textId="77777777" w:rsidTr="00C63D4E">
        <w:trPr>
          <w:trHeight w:val="708"/>
        </w:trPr>
        <w:tc>
          <w:tcPr>
            <w:tcW w:w="1549" w:type="dxa"/>
            <w:vMerge/>
            <w:shd w:val="clear" w:color="auto" w:fill="auto"/>
            <w:vAlign w:val="center"/>
          </w:tcPr>
          <w:p w14:paraId="6F15F5F3" w14:textId="77777777" w:rsidR="00631FAB" w:rsidRPr="00E21C95" w:rsidRDefault="00631FAB" w:rsidP="007F6E57">
            <w:pPr>
              <w:jc w:val="center"/>
              <w:rPr>
                <w:rFonts w:ascii="Times New Roman" w:hAnsi="Times New Roman" w:cs="Times New Roman"/>
              </w:rPr>
            </w:pPr>
          </w:p>
        </w:tc>
        <w:tc>
          <w:tcPr>
            <w:tcW w:w="1848" w:type="dxa"/>
            <w:vMerge/>
            <w:shd w:val="clear" w:color="auto" w:fill="auto"/>
            <w:vAlign w:val="center"/>
          </w:tcPr>
          <w:p w14:paraId="388953BA" w14:textId="77777777" w:rsidR="00631FAB" w:rsidRPr="00E21C95" w:rsidRDefault="00631FAB" w:rsidP="007F6E57">
            <w:pPr>
              <w:rPr>
                <w:rFonts w:ascii="Times New Roman" w:hAnsi="Times New Roman" w:cs="Times New Roman"/>
              </w:rPr>
            </w:pPr>
          </w:p>
        </w:tc>
        <w:tc>
          <w:tcPr>
            <w:tcW w:w="3047" w:type="dxa"/>
            <w:shd w:val="clear" w:color="auto" w:fill="auto"/>
            <w:vAlign w:val="center"/>
          </w:tcPr>
          <w:p w14:paraId="3EEAA0A1" w14:textId="44967D51"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Vid</w:t>
            </w:r>
            <w:proofErr w:type="spellEnd"/>
            <w:r w:rsidR="00063FA9">
              <w:rPr>
                <w:rFonts w:ascii="Times New Roman" w:hAnsi="Times New Roman" w:cs="Times New Roman"/>
              </w:rPr>
              <w:t>.</w:t>
            </w:r>
            <w:r w:rsidRPr="00E21C95">
              <w:rPr>
                <w:rFonts w:ascii="Times New Roman" w:hAnsi="Times New Roman" w:cs="Times New Roman"/>
              </w:rPr>
              <w:t>: 1</w:t>
            </w:r>
            <w:r w:rsidR="00E9724C">
              <w:rPr>
                <w:rFonts w:ascii="Times New Roman" w:hAnsi="Times New Roman" w:cs="Times New Roman"/>
              </w:rPr>
              <w:t xml:space="preserve"> </w:t>
            </w:r>
            <w:r w:rsidRPr="00E21C95">
              <w:rPr>
                <w:rFonts w:ascii="Times New Roman" w:hAnsi="Times New Roman" w:cs="Times New Roman"/>
              </w:rPr>
              <w:t>210,55</w:t>
            </w:r>
          </w:p>
          <w:p w14:paraId="38AD5FDA" w14:textId="5C5276AC"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Maks</w:t>
            </w:r>
            <w:proofErr w:type="spellEnd"/>
            <w:r w:rsidR="00063FA9">
              <w:rPr>
                <w:rFonts w:ascii="Times New Roman" w:hAnsi="Times New Roman" w:cs="Times New Roman"/>
              </w:rPr>
              <w:t>.</w:t>
            </w:r>
            <w:r w:rsidRPr="00E21C95">
              <w:rPr>
                <w:rFonts w:ascii="Times New Roman" w:hAnsi="Times New Roman" w:cs="Times New Roman"/>
              </w:rPr>
              <w:t>: 1</w:t>
            </w:r>
            <w:r w:rsidR="00E9724C">
              <w:rPr>
                <w:rFonts w:ascii="Times New Roman" w:hAnsi="Times New Roman" w:cs="Times New Roman"/>
              </w:rPr>
              <w:t xml:space="preserve"> </w:t>
            </w:r>
            <w:r w:rsidRPr="00E21C95">
              <w:rPr>
                <w:rFonts w:ascii="Times New Roman" w:hAnsi="Times New Roman" w:cs="Times New Roman"/>
              </w:rPr>
              <w:t>657</w:t>
            </w:r>
            <w:r w:rsidR="00BE1F79">
              <w:rPr>
                <w:rFonts w:ascii="Times New Roman" w:hAnsi="Times New Roman" w:cs="Times New Roman"/>
              </w:rPr>
              <w:t>,00</w:t>
            </w:r>
          </w:p>
        </w:tc>
        <w:tc>
          <w:tcPr>
            <w:tcW w:w="1584" w:type="dxa"/>
            <w:vMerge/>
            <w:shd w:val="clear" w:color="auto" w:fill="auto"/>
            <w:vAlign w:val="center"/>
          </w:tcPr>
          <w:p w14:paraId="6E42F081"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19117B8D" w14:textId="77777777" w:rsidR="00631FAB" w:rsidRPr="00E21C95" w:rsidRDefault="00631FAB" w:rsidP="007F6E57">
            <w:pPr>
              <w:jc w:val="center"/>
              <w:rPr>
                <w:rFonts w:ascii="Times New Roman" w:hAnsi="Times New Roman" w:cs="Times New Roman"/>
              </w:rPr>
            </w:pPr>
          </w:p>
        </w:tc>
      </w:tr>
      <w:tr w:rsidR="00631FAB" w:rsidRPr="00E21C95" w14:paraId="3B0F8D66" w14:textId="77777777" w:rsidTr="00C63D4E">
        <w:trPr>
          <w:trHeight w:val="252"/>
        </w:trPr>
        <w:tc>
          <w:tcPr>
            <w:tcW w:w="1549" w:type="dxa"/>
            <w:vMerge/>
            <w:shd w:val="clear" w:color="auto" w:fill="auto"/>
            <w:vAlign w:val="center"/>
          </w:tcPr>
          <w:p w14:paraId="49BACBF1" w14:textId="77777777" w:rsidR="00631FAB" w:rsidRPr="00E21C95" w:rsidRDefault="00631FAB" w:rsidP="007F6E57">
            <w:pPr>
              <w:jc w:val="center"/>
              <w:rPr>
                <w:rFonts w:ascii="Times New Roman" w:hAnsi="Times New Roman" w:cs="Times New Roman"/>
              </w:rPr>
            </w:pPr>
          </w:p>
        </w:tc>
        <w:tc>
          <w:tcPr>
            <w:tcW w:w="1848" w:type="dxa"/>
            <w:vMerge w:val="restart"/>
            <w:shd w:val="clear" w:color="auto" w:fill="auto"/>
            <w:vAlign w:val="center"/>
          </w:tcPr>
          <w:p w14:paraId="1E2EB38B" w14:textId="77777777" w:rsidR="00631FAB" w:rsidRPr="00E21C95" w:rsidRDefault="00631FAB" w:rsidP="007F6E57">
            <w:pPr>
              <w:rPr>
                <w:rFonts w:ascii="Times New Roman" w:hAnsi="Times New Roman" w:cs="Times New Roman"/>
              </w:rPr>
            </w:pPr>
            <w:r w:rsidRPr="00E21C95">
              <w:rPr>
                <w:rFonts w:ascii="Times New Roman" w:hAnsi="Times New Roman" w:cs="Times New Roman"/>
              </w:rPr>
              <w:t>Senyvo amžiaus asmenys</w:t>
            </w:r>
          </w:p>
        </w:tc>
        <w:tc>
          <w:tcPr>
            <w:tcW w:w="3047" w:type="dxa"/>
            <w:shd w:val="clear" w:color="auto" w:fill="auto"/>
            <w:vAlign w:val="center"/>
          </w:tcPr>
          <w:p w14:paraId="2F51DD8C" w14:textId="07090E29" w:rsidR="00631FAB" w:rsidRPr="00E21C95" w:rsidRDefault="00631FAB" w:rsidP="007F6E57">
            <w:pPr>
              <w:jc w:val="center"/>
              <w:rPr>
                <w:rFonts w:ascii="Times New Roman" w:hAnsi="Times New Roman" w:cs="Times New Roman"/>
              </w:rPr>
            </w:pPr>
            <w:r w:rsidRPr="00E21C95">
              <w:rPr>
                <w:rFonts w:ascii="Times New Roman" w:hAnsi="Times New Roman" w:cs="Times New Roman"/>
              </w:rPr>
              <w:t>Ilgalaikė</w:t>
            </w:r>
          </w:p>
        </w:tc>
        <w:tc>
          <w:tcPr>
            <w:tcW w:w="1584" w:type="dxa"/>
            <w:vMerge/>
            <w:shd w:val="clear" w:color="auto" w:fill="auto"/>
            <w:vAlign w:val="center"/>
          </w:tcPr>
          <w:p w14:paraId="72AD03D9"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727985D1" w14:textId="77777777" w:rsidR="00631FAB" w:rsidRPr="00E21C95" w:rsidRDefault="00631FAB" w:rsidP="007F6E57">
            <w:pPr>
              <w:jc w:val="center"/>
              <w:rPr>
                <w:rFonts w:ascii="Times New Roman" w:hAnsi="Times New Roman" w:cs="Times New Roman"/>
              </w:rPr>
            </w:pPr>
          </w:p>
        </w:tc>
      </w:tr>
      <w:tr w:rsidR="00631FAB" w:rsidRPr="00E21C95" w14:paraId="6303634C" w14:textId="77777777" w:rsidTr="00C63D4E">
        <w:trPr>
          <w:trHeight w:val="574"/>
        </w:trPr>
        <w:tc>
          <w:tcPr>
            <w:tcW w:w="1549" w:type="dxa"/>
            <w:vMerge/>
            <w:shd w:val="clear" w:color="auto" w:fill="auto"/>
            <w:vAlign w:val="center"/>
          </w:tcPr>
          <w:p w14:paraId="619CF526" w14:textId="77777777" w:rsidR="00631FAB" w:rsidRPr="00E21C95" w:rsidRDefault="00631FAB" w:rsidP="007F6E57">
            <w:pPr>
              <w:jc w:val="center"/>
              <w:rPr>
                <w:rFonts w:ascii="Times New Roman" w:hAnsi="Times New Roman" w:cs="Times New Roman"/>
              </w:rPr>
            </w:pPr>
          </w:p>
        </w:tc>
        <w:tc>
          <w:tcPr>
            <w:tcW w:w="1848" w:type="dxa"/>
            <w:vMerge/>
            <w:shd w:val="clear" w:color="auto" w:fill="auto"/>
            <w:vAlign w:val="center"/>
          </w:tcPr>
          <w:p w14:paraId="5D75A90A" w14:textId="77777777" w:rsidR="00631FAB" w:rsidRPr="00E21C95" w:rsidRDefault="00631FAB" w:rsidP="007F6E57">
            <w:pPr>
              <w:rPr>
                <w:rFonts w:ascii="Times New Roman" w:hAnsi="Times New Roman" w:cs="Times New Roman"/>
              </w:rPr>
            </w:pPr>
          </w:p>
        </w:tc>
        <w:tc>
          <w:tcPr>
            <w:tcW w:w="3047" w:type="dxa"/>
            <w:shd w:val="clear" w:color="auto" w:fill="auto"/>
            <w:vAlign w:val="center"/>
          </w:tcPr>
          <w:p w14:paraId="712E7722" w14:textId="629F940D"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Vid</w:t>
            </w:r>
            <w:proofErr w:type="spellEnd"/>
            <w:r w:rsidR="00063FA9">
              <w:rPr>
                <w:rFonts w:ascii="Times New Roman" w:hAnsi="Times New Roman" w:cs="Times New Roman"/>
              </w:rPr>
              <w:t>.</w:t>
            </w:r>
            <w:r w:rsidRPr="00E21C95">
              <w:rPr>
                <w:rFonts w:ascii="Times New Roman" w:hAnsi="Times New Roman" w:cs="Times New Roman"/>
              </w:rPr>
              <w:t>: 813,64</w:t>
            </w:r>
          </w:p>
          <w:p w14:paraId="6A4F8FFC" w14:textId="1EFFA252"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Maks</w:t>
            </w:r>
            <w:proofErr w:type="spellEnd"/>
            <w:r w:rsidR="00063FA9">
              <w:rPr>
                <w:rFonts w:ascii="Times New Roman" w:hAnsi="Times New Roman" w:cs="Times New Roman"/>
              </w:rPr>
              <w:t>.</w:t>
            </w:r>
            <w:r w:rsidRPr="00E21C95">
              <w:rPr>
                <w:rFonts w:ascii="Times New Roman" w:hAnsi="Times New Roman" w:cs="Times New Roman"/>
              </w:rPr>
              <w:t>: 1</w:t>
            </w:r>
            <w:r w:rsidR="00E9724C">
              <w:rPr>
                <w:rFonts w:ascii="Times New Roman" w:hAnsi="Times New Roman" w:cs="Times New Roman"/>
              </w:rPr>
              <w:t xml:space="preserve"> </w:t>
            </w:r>
            <w:r w:rsidRPr="00E21C95">
              <w:rPr>
                <w:rFonts w:ascii="Times New Roman" w:hAnsi="Times New Roman" w:cs="Times New Roman"/>
              </w:rPr>
              <w:t>635,85</w:t>
            </w:r>
          </w:p>
        </w:tc>
        <w:tc>
          <w:tcPr>
            <w:tcW w:w="1584" w:type="dxa"/>
            <w:vMerge/>
            <w:shd w:val="clear" w:color="auto" w:fill="auto"/>
            <w:vAlign w:val="center"/>
          </w:tcPr>
          <w:p w14:paraId="09539FAD"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68215D41" w14:textId="77777777" w:rsidR="00631FAB" w:rsidRPr="00E21C95" w:rsidRDefault="00631FAB" w:rsidP="007F6E57">
            <w:pPr>
              <w:jc w:val="center"/>
              <w:rPr>
                <w:rFonts w:ascii="Times New Roman" w:hAnsi="Times New Roman" w:cs="Times New Roman"/>
              </w:rPr>
            </w:pPr>
          </w:p>
        </w:tc>
      </w:tr>
      <w:tr w:rsidR="00631FAB" w:rsidRPr="00E21C95" w14:paraId="52629A91" w14:textId="77777777" w:rsidTr="00C63D4E">
        <w:trPr>
          <w:trHeight w:val="335"/>
        </w:trPr>
        <w:tc>
          <w:tcPr>
            <w:tcW w:w="1549" w:type="dxa"/>
            <w:vMerge/>
            <w:shd w:val="clear" w:color="auto" w:fill="auto"/>
            <w:vAlign w:val="center"/>
          </w:tcPr>
          <w:p w14:paraId="5EB0603D" w14:textId="77777777" w:rsidR="00631FAB" w:rsidRPr="00E21C95" w:rsidRDefault="00631FAB" w:rsidP="007F6E57">
            <w:pPr>
              <w:jc w:val="center"/>
              <w:rPr>
                <w:rFonts w:ascii="Times New Roman" w:hAnsi="Times New Roman" w:cs="Times New Roman"/>
              </w:rPr>
            </w:pPr>
          </w:p>
        </w:tc>
        <w:tc>
          <w:tcPr>
            <w:tcW w:w="1848" w:type="dxa"/>
            <w:vMerge/>
            <w:shd w:val="clear" w:color="auto" w:fill="auto"/>
            <w:vAlign w:val="center"/>
          </w:tcPr>
          <w:p w14:paraId="2F68EA5D" w14:textId="77777777" w:rsidR="00631FAB" w:rsidRPr="00E21C95" w:rsidRDefault="00631FAB" w:rsidP="007F6E57">
            <w:pPr>
              <w:rPr>
                <w:rFonts w:ascii="Times New Roman" w:hAnsi="Times New Roman" w:cs="Times New Roman"/>
              </w:rPr>
            </w:pPr>
          </w:p>
        </w:tc>
        <w:tc>
          <w:tcPr>
            <w:tcW w:w="3047" w:type="dxa"/>
            <w:shd w:val="clear" w:color="auto" w:fill="auto"/>
            <w:vAlign w:val="center"/>
          </w:tcPr>
          <w:p w14:paraId="30731AD6" w14:textId="6603DDC9" w:rsidR="00631FAB" w:rsidRPr="00E21C95" w:rsidRDefault="00631FAB" w:rsidP="007F6E57">
            <w:pPr>
              <w:jc w:val="center"/>
              <w:rPr>
                <w:rFonts w:ascii="Times New Roman" w:hAnsi="Times New Roman" w:cs="Times New Roman"/>
              </w:rPr>
            </w:pPr>
            <w:r w:rsidRPr="00E21C95">
              <w:rPr>
                <w:rFonts w:ascii="Times New Roman" w:hAnsi="Times New Roman" w:cs="Times New Roman"/>
              </w:rPr>
              <w:t>Trumpalaikė</w:t>
            </w:r>
          </w:p>
        </w:tc>
        <w:tc>
          <w:tcPr>
            <w:tcW w:w="1584" w:type="dxa"/>
            <w:vMerge/>
            <w:shd w:val="clear" w:color="auto" w:fill="auto"/>
            <w:vAlign w:val="center"/>
          </w:tcPr>
          <w:p w14:paraId="4AD9430E"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0BEE5C96" w14:textId="77777777" w:rsidR="00631FAB" w:rsidRPr="00E21C95" w:rsidRDefault="00631FAB" w:rsidP="007F6E57">
            <w:pPr>
              <w:jc w:val="center"/>
              <w:rPr>
                <w:rFonts w:ascii="Times New Roman" w:hAnsi="Times New Roman" w:cs="Times New Roman"/>
              </w:rPr>
            </w:pPr>
          </w:p>
        </w:tc>
      </w:tr>
      <w:tr w:rsidR="00631FAB" w:rsidRPr="00E21C95" w14:paraId="1607BE36" w14:textId="77777777" w:rsidTr="00C63D4E">
        <w:trPr>
          <w:trHeight w:val="695"/>
        </w:trPr>
        <w:tc>
          <w:tcPr>
            <w:tcW w:w="1549" w:type="dxa"/>
            <w:vMerge/>
            <w:shd w:val="clear" w:color="auto" w:fill="auto"/>
            <w:vAlign w:val="center"/>
          </w:tcPr>
          <w:p w14:paraId="2BD08FBC" w14:textId="77777777" w:rsidR="00631FAB" w:rsidRPr="00E21C95" w:rsidRDefault="00631FAB" w:rsidP="007F6E57">
            <w:pPr>
              <w:jc w:val="center"/>
              <w:rPr>
                <w:rFonts w:ascii="Times New Roman" w:hAnsi="Times New Roman" w:cs="Times New Roman"/>
              </w:rPr>
            </w:pPr>
          </w:p>
        </w:tc>
        <w:tc>
          <w:tcPr>
            <w:tcW w:w="1848" w:type="dxa"/>
            <w:vMerge/>
            <w:shd w:val="clear" w:color="auto" w:fill="auto"/>
            <w:vAlign w:val="center"/>
          </w:tcPr>
          <w:p w14:paraId="7B26D7B7" w14:textId="77777777" w:rsidR="00631FAB" w:rsidRPr="00E21C95" w:rsidRDefault="00631FAB" w:rsidP="007F6E57">
            <w:pPr>
              <w:rPr>
                <w:rFonts w:ascii="Times New Roman" w:hAnsi="Times New Roman" w:cs="Times New Roman"/>
              </w:rPr>
            </w:pPr>
          </w:p>
        </w:tc>
        <w:tc>
          <w:tcPr>
            <w:tcW w:w="3047" w:type="dxa"/>
            <w:shd w:val="clear" w:color="auto" w:fill="auto"/>
            <w:vAlign w:val="center"/>
          </w:tcPr>
          <w:p w14:paraId="2B7B278A" w14:textId="5002F755"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Vid</w:t>
            </w:r>
            <w:proofErr w:type="spellEnd"/>
            <w:r w:rsidR="00063FA9">
              <w:rPr>
                <w:rFonts w:ascii="Times New Roman" w:hAnsi="Times New Roman" w:cs="Times New Roman"/>
              </w:rPr>
              <w:t>.</w:t>
            </w:r>
            <w:r w:rsidRPr="00E21C95">
              <w:rPr>
                <w:rFonts w:ascii="Times New Roman" w:hAnsi="Times New Roman" w:cs="Times New Roman"/>
              </w:rPr>
              <w:t>: 832,74</w:t>
            </w:r>
          </w:p>
          <w:p w14:paraId="3ECD851E" w14:textId="1CD76607"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Maks</w:t>
            </w:r>
            <w:proofErr w:type="spellEnd"/>
            <w:r w:rsidR="00063FA9">
              <w:rPr>
                <w:rFonts w:ascii="Times New Roman" w:hAnsi="Times New Roman" w:cs="Times New Roman"/>
              </w:rPr>
              <w:t>.</w:t>
            </w:r>
            <w:r w:rsidRPr="00E21C95">
              <w:rPr>
                <w:rFonts w:ascii="Times New Roman" w:hAnsi="Times New Roman" w:cs="Times New Roman"/>
              </w:rPr>
              <w:t>: 1</w:t>
            </w:r>
            <w:r w:rsidR="00E9724C">
              <w:rPr>
                <w:rFonts w:ascii="Times New Roman" w:hAnsi="Times New Roman" w:cs="Times New Roman"/>
              </w:rPr>
              <w:t xml:space="preserve"> </w:t>
            </w:r>
            <w:r w:rsidRPr="00E21C95">
              <w:rPr>
                <w:rFonts w:ascii="Times New Roman" w:hAnsi="Times New Roman" w:cs="Times New Roman"/>
              </w:rPr>
              <w:t>407,00</w:t>
            </w:r>
          </w:p>
        </w:tc>
        <w:tc>
          <w:tcPr>
            <w:tcW w:w="1584" w:type="dxa"/>
            <w:vMerge/>
            <w:shd w:val="clear" w:color="auto" w:fill="auto"/>
            <w:vAlign w:val="center"/>
          </w:tcPr>
          <w:p w14:paraId="6D78B6D9"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4B0B92B3" w14:textId="77777777" w:rsidR="00631FAB" w:rsidRPr="00E21C95" w:rsidRDefault="00631FAB" w:rsidP="007F6E57">
            <w:pPr>
              <w:jc w:val="center"/>
              <w:rPr>
                <w:rFonts w:ascii="Times New Roman" w:hAnsi="Times New Roman" w:cs="Times New Roman"/>
              </w:rPr>
            </w:pPr>
          </w:p>
        </w:tc>
      </w:tr>
      <w:tr w:rsidR="00631FAB" w:rsidRPr="00E21C95" w14:paraId="2C842186" w14:textId="77777777" w:rsidTr="00C63D4E">
        <w:trPr>
          <w:trHeight w:val="240"/>
        </w:trPr>
        <w:tc>
          <w:tcPr>
            <w:tcW w:w="1549" w:type="dxa"/>
            <w:vMerge/>
            <w:shd w:val="clear" w:color="auto" w:fill="auto"/>
            <w:vAlign w:val="center"/>
          </w:tcPr>
          <w:p w14:paraId="13EE0E3B" w14:textId="77777777" w:rsidR="00631FAB" w:rsidRPr="00E21C95" w:rsidRDefault="00631FAB" w:rsidP="007F6E57">
            <w:pPr>
              <w:jc w:val="center"/>
              <w:rPr>
                <w:rFonts w:ascii="Times New Roman" w:hAnsi="Times New Roman" w:cs="Times New Roman"/>
              </w:rPr>
            </w:pPr>
          </w:p>
        </w:tc>
        <w:tc>
          <w:tcPr>
            <w:tcW w:w="1848" w:type="dxa"/>
            <w:vMerge w:val="restart"/>
            <w:shd w:val="clear" w:color="auto" w:fill="auto"/>
            <w:vAlign w:val="center"/>
          </w:tcPr>
          <w:p w14:paraId="2EA4B5AA" w14:textId="77777777" w:rsidR="00631FAB" w:rsidRPr="00E21C95" w:rsidRDefault="00631FAB" w:rsidP="007F6E57">
            <w:pPr>
              <w:rPr>
                <w:rFonts w:ascii="Times New Roman" w:hAnsi="Times New Roman" w:cs="Times New Roman"/>
              </w:rPr>
            </w:pPr>
            <w:r w:rsidRPr="00E21C95">
              <w:rPr>
                <w:rFonts w:ascii="Times New Roman" w:hAnsi="Times New Roman" w:cs="Times New Roman"/>
              </w:rPr>
              <w:t>Suaugę asmenys su negalia</w:t>
            </w:r>
          </w:p>
        </w:tc>
        <w:tc>
          <w:tcPr>
            <w:tcW w:w="3047" w:type="dxa"/>
            <w:shd w:val="clear" w:color="auto" w:fill="auto"/>
            <w:vAlign w:val="center"/>
          </w:tcPr>
          <w:p w14:paraId="6CEA7C87" w14:textId="7358061B" w:rsidR="00631FAB" w:rsidRPr="00E21C95" w:rsidRDefault="00631FAB" w:rsidP="007F6E57">
            <w:pPr>
              <w:jc w:val="center"/>
              <w:rPr>
                <w:rFonts w:ascii="Times New Roman" w:hAnsi="Times New Roman" w:cs="Times New Roman"/>
              </w:rPr>
            </w:pPr>
            <w:r w:rsidRPr="00E21C95">
              <w:rPr>
                <w:rFonts w:ascii="Times New Roman" w:hAnsi="Times New Roman" w:cs="Times New Roman"/>
              </w:rPr>
              <w:t>Ilgalaikė</w:t>
            </w:r>
          </w:p>
        </w:tc>
        <w:tc>
          <w:tcPr>
            <w:tcW w:w="1584" w:type="dxa"/>
            <w:vMerge/>
            <w:shd w:val="clear" w:color="auto" w:fill="auto"/>
            <w:vAlign w:val="center"/>
          </w:tcPr>
          <w:p w14:paraId="7AB83077"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072834F4" w14:textId="77777777" w:rsidR="00631FAB" w:rsidRPr="00E21C95" w:rsidRDefault="00631FAB" w:rsidP="007F6E57">
            <w:pPr>
              <w:jc w:val="center"/>
              <w:rPr>
                <w:rFonts w:ascii="Times New Roman" w:hAnsi="Times New Roman" w:cs="Times New Roman"/>
              </w:rPr>
            </w:pPr>
          </w:p>
        </w:tc>
      </w:tr>
      <w:tr w:rsidR="00631FAB" w:rsidRPr="00E21C95" w14:paraId="15A41D2D" w14:textId="77777777" w:rsidTr="00C63D4E">
        <w:trPr>
          <w:trHeight w:val="710"/>
        </w:trPr>
        <w:tc>
          <w:tcPr>
            <w:tcW w:w="1549" w:type="dxa"/>
            <w:vMerge/>
            <w:shd w:val="clear" w:color="auto" w:fill="auto"/>
            <w:vAlign w:val="center"/>
          </w:tcPr>
          <w:p w14:paraId="345ADC6E" w14:textId="77777777" w:rsidR="00631FAB" w:rsidRPr="00E21C95" w:rsidRDefault="00631FAB" w:rsidP="007F6E57">
            <w:pPr>
              <w:jc w:val="center"/>
              <w:rPr>
                <w:rFonts w:ascii="Times New Roman" w:hAnsi="Times New Roman" w:cs="Times New Roman"/>
              </w:rPr>
            </w:pPr>
          </w:p>
        </w:tc>
        <w:tc>
          <w:tcPr>
            <w:tcW w:w="1848" w:type="dxa"/>
            <w:vMerge/>
            <w:shd w:val="clear" w:color="auto" w:fill="auto"/>
            <w:vAlign w:val="center"/>
          </w:tcPr>
          <w:p w14:paraId="1CC74805" w14:textId="77777777" w:rsidR="00631FAB" w:rsidRPr="00E21C95" w:rsidRDefault="00631FAB" w:rsidP="007F6E57">
            <w:pPr>
              <w:rPr>
                <w:rFonts w:ascii="Times New Roman" w:hAnsi="Times New Roman" w:cs="Times New Roman"/>
              </w:rPr>
            </w:pPr>
          </w:p>
        </w:tc>
        <w:tc>
          <w:tcPr>
            <w:tcW w:w="3047" w:type="dxa"/>
            <w:shd w:val="clear" w:color="auto" w:fill="auto"/>
            <w:vAlign w:val="center"/>
          </w:tcPr>
          <w:p w14:paraId="1546F0BC" w14:textId="0E71CE79"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Vid</w:t>
            </w:r>
            <w:proofErr w:type="spellEnd"/>
            <w:r w:rsidR="00063FA9">
              <w:rPr>
                <w:rFonts w:ascii="Times New Roman" w:hAnsi="Times New Roman" w:cs="Times New Roman"/>
              </w:rPr>
              <w:t>.</w:t>
            </w:r>
            <w:r w:rsidRPr="00E21C95">
              <w:rPr>
                <w:rFonts w:ascii="Times New Roman" w:hAnsi="Times New Roman" w:cs="Times New Roman"/>
              </w:rPr>
              <w:t>: 795,19</w:t>
            </w:r>
          </w:p>
          <w:p w14:paraId="63A2E4C1" w14:textId="3F0AA6B6"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Maks</w:t>
            </w:r>
            <w:proofErr w:type="spellEnd"/>
            <w:r w:rsidR="00063FA9">
              <w:rPr>
                <w:rFonts w:ascii="Times New Roman" w:hAnsi="Times New Roman" w:cs="Times New Roman"/>
              </w:rPr>
              <w:t>.</w:t>
            </w:r>
            <w:r w:rsidRPr="00E21C95">
              <w:rPr>
                <w:rFonts w:ascii="Times New Roman" w:hAnsi="Times New Roman" w:cs="Times New Roman"/>
              </w:rPr>
              <w:t>: 1</w:t>
            </w:r>
            <w:r w:rsidR="00E9724C">
              <w:rPr>
                <w:rFonts w:ascii="Times New Roman" w:hAnsi="Times New Roman" w:cs="Times New Roman"/>
              </w:rPr>
              <w:t xml:space="preserve"> </w:t>
            </w:r>
            <w:r w:rsidRPr="00E21C95">
              <w:rPr>
                <w:rFonts w:ascii="Times New Roman" w:hAnsi="Times New Roman" w:cs="Times New Roman"/>
              </w:rPr>
              <w:t>635,65</w:t>
            </w:r>
          </w:p>
        </w:tc>
        <w:tc>
          <w:tcPr>
            <w:tcW w:w="1584" w:type="dxa"/>
            <w:vMerge/>
            <w:shd w:val="clear" w:color="auto" w:fill="auto"/>
            <w:vAlign w:val="center"/>
          </w:tcPr>
          <w:p w14:paraId="7B2EAD6E"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48C055B0" w14:textId="77777777" w:rsidR="00631FAB" w:rsidRPr="00E21C95" w:rsidRDefault="00631FAB" w:rsidP="007F6E57">
            <w:pPr>
              <w:jc w:val="center"/>
              <w:rPr>
                <w:rFonts w:ascii="Times New Roman" w:hAnsi="Times New Roman" w:cs="Times New Roman"/>
              </w:rPr>
            </w:pPr>
          </w:p>
        </w:tc>
      </w:tr>
      <w:tr w:rsidR="00631FAB" w:rsidRPr="00E21C95" w14:paraId="077302D5" w14:textId="77777777" w:rsidTr="00C63D4E">
        <w:trPr>
          <w:trHeight w:val="204"/>
        </w:trPr>
        <w:tc>
          <w:tcPr>
            <w:tcW w:w="1549" w:type="dxa"/>
            <w:vMerge/>
            <w:shd w:val="clear" w:color="auto" w:fill="auto"/>
            <w:vAlign w:val="center"/>
          </w:tcPr>
          <w:p w14:paraId="23805116" w14:textId="77777777" w:rsidR="00631FAB" w:rsidRPr="00E21C95" w:rsidRDefault="00631FAB" w:rsidP="007F6E57">
            <w:pPr>
              <w:jc w:val="center"/>
              <w:rPr>
                <w:rFonts w:ascii="Times New Roman" w:hAnsi="Times New Roman" w:cs="Times New Roman"/>
              </w:rPr>
            </w:pPr>
          </w:p>
        </w:tc>
        <w:tc>
          <w:tcPr>
            <w:tcW w:w="1848" w:type="dxa"/>
            <w:vMerge/>
            <w:shd w:val="clear" w:color="auto" w:fill="auto"/>
            <w:vAlign w:val="center"/>
          </w:tcPr>
          <w:p w14:paraId="0CB3717E" w14:textId="77777777" w:rsidR="00631FAB" w:rsidRPr="00E21C95" w:rsidRDefault="00631FAB" w:rsidP="007F6E57">
            <w:pPr>
              <w:rPr>
                <w:rFonts w:ascii="Times New Roman" w:hAnsi="Times New Roman" w:cs="Times New Roman"/>
              </w:rPr>
            </w:pPr>
          </w:p>
        </w:tc>
        <w:tc>
          <w:tcPr>
            <w:tcW w:w="3047" w:type="dxa"/>
            <w:shd w:val="clear" w:color="auto" w:fill="auto"/>
            <w:vAlign w:val="center"/>
          </w:tcPr>
          <w:p w14:paraId="67BF05C4" w14:textId="39BC08CA" w:rsidR="00631FAB" w:rsidRPr="00E21C95" w:rsidRDefault="00631FAB" w:rsidP="007F6E57">
            <w:pPr>
              <w:jc w:val="center"/>
              <w:rPr>
                <w:rFonts w:ascii="Times New Roman" w:hAnsi="Times New Roman" w:cs="Times New Roman"/>
              </w:rPr>
            </w:pPr>
            <w:r w:rsidRPr="00E21C95">
              <w:rPr>
                <w:rFonts w:ascii="Times New Roman" w:hAnsi="Times New Roman" w:cs="Times New Roman"/>
              </w:rPr>
              <w:t>Trumpalaikė</w:t>
            </w:r>
          </w:p>
        </w:tc>
        <w:tc>
          <w:tcPr>
            <w:tcW w:w="1584" w:type="dxa"/>
            <w:vMerge/>
            <w:shd w:val="clear" w:color="auto" w:fill="auto"/>
            <w:vAlign w:val="center"/>
          </w:tcPr>
          <w:p w14:paraId="264D1788"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768C8263" w14:textId="77777777" w:rsidR="00631FAB" w:rsidRPr="00E21C95" w:rsidRDefault="00631FAB" w:rsidP="007F6E57">
            <w:pPr>
              <w:jc w:val="center"/>
              <w:rPr>
                <w:rFonts w:ascii="Times New Roman" w:hAnsi="Times New Roman" w:cs="Times New Roman"/>
              </w:rPr>
            </w:pPr>
          </w:p>
        </w:tc>
      </w:tr>
      <w:tr w:rsidR="00631FAB" w:rsidRPr="00E21C95" w14:paraId="2C583543" w14:textId="77777777" w:rsidTr="00C63D4E">
        <w:trPr>
          <w:trHeight w:val="746"/>
        </w:trPr>
        <w:tc>
          <w:tcPr>
            <w:tcW w:w="1549" w:type="dxa"/>
            <w:vMerge/>
            <w:shd w:val="clear" w:color="auto" w:fill="auto"/>
            <w:vAlign w:val="center"/>
          </w:tcPr>
          <w:p w14:paraId="0BD0748B" w14:textId="77777777" w:rsidR="00631FAB" w:rsidRPr="00E21C95" w:rsidRDefault="00631FAB" w:rsidP="007F6E57">
            <w:pPr>
              <w:jc w:val="center"/>
              <w:rPr>
                <w:rFonts w:ascii="Times New Roman" w:hAnsi="Times New Roman" w:cs="Times New Roman"/>
              </w:rPr>
            </w:pPr>
          </w:p>
        </w:tc>
        <w:tc>
          <w:tcPr>
            <w:tcW w:w="1848" w:type="dxa"/>
            <w:vMerge/>
            <w:shd w:val="clear" w:color="auto" w:fill="auto"/>
            <w:vAlign w:val="center"/>
          </w:tcPr>
          <w:p w14:paraId="5713A693" w14:textId="77777777" w:rsidR="00631FAB" w:rsidRPr="00E21C95" w:rsidRDefault="00631FAB" w:rsidP="007F6E57">
            <w:pPr>
              <w:rPr>
                <w:rFonts w:ascii="Times New Roman" w:hAnsi="Times New Roman" w:cs="Times New Roman"/>
              </w:rPr>
            </w:pPr>
          </w:p>
        </w:tc>
        <w:tc>
          <w:tcPr>
            <w:tcW w:w="3047" w:type="dxa"/>
            <w:shd w:val="clear" w:color="auto" w:fill="auto"/>
            <w:vAlign w:val="center"/>
          </w:tcPr>
          <w:p w14:paraId="601965D0" w14:textId="16AA7B25"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Vid</w:t>
            </w:r>
            <w:proofErr w:type="spellEnd"/>
            <w:r w:rsidR="00063FA9">
              <w:rPr>
                <w:rFonts w:ascii="Times New Roman" w:hAnsi="Times New Roman" w:cs="Times New Roman"/>
              </w:rPr>
              <w:t>.</w:t>
            </w:r>
            <w:r w:rsidRPr="00E21C95">
              <w:rPr>
                <w:rFonts w:ascii="Times New Roman" w:hAnsi="Times New Roman" w:cs="Times New Roman"/>
              </w:rPr>
              <w:t>: 828,83</w:t>
            </w:r>
          </w:p>
          <w:p w14:paraId="6236A040" w14:textId="25430AEB"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Maks</w:t>
            </w:r>
            <w:proofErr w:type="spellEnd"/>
            <w:r w:rsidR="00063FA9">
              <w:rPr>
                <w:rFonts w:ascii="Times New Roman" w:hAnsi="Times New Roman" w:cs="Times New Roman"/>
              </w:rPr>
              <w:t>.</w:t>
            </w:r>
            <w:r w:rsidRPr="00E21C95">
              <w:rPr>
                <w:rFonts w:ascii="Times New Roman" w:hAnsi="Times New Roman" w:cs="Times New Roman"/>
              </w:rPr>
              <w:t>: 1</w:t>
            </w:r>
            <w:r w:rsidR="00E9724C">
              <w:rPr>
                <w:rFonts w:ascii="Times New Roman" w:hAnsi="Times New Roman" w:cs="Times New Roman"/>
              </w:rPr>
              <w:t xml:space="preserve"> </w:t>
            </w:r>
            <w:r w:rsidRPr="00E21C95">
              <w:rPr>
                <w:rFonts w:ascii="Times New Roman" w:hAnsi="Times New Roman" w:cs="Times New Roman"/>
              </w:rPr>
              <w:t>582,42</w:t>
            </w:r>
          </w:p>
        </w:tc>
        <w:tc>
          <w:tcPr>
            <w:tcW w:w="1584" w:type="dxa"/>
            <w:vMerge/>
            <w:shd w:val="clear" w:color="auto" w:fill="auto"/>
            <w:vAlign w:val="center"/>
          </w:tcPr>
          <w:p w14:paraId="64AE90DD"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17F8516B" w14:textId="77777777" w:rsidR="00631FAB" w:rsidRPr="00E21C95" w:rsidRDefault="00631FAB" w:rsidP="007F6E57">
            <w:pPr>
              <w:jc w:val="center"/>
              <w:rPr>
                <w:rFonts w:ascii="Times New Roman" w:hAnsi="Times New Roman" w:cs="Times New Roman"/>
              </w:rPr>
            </w:pPr>
          </w:p>
        </w:tc>
      </w:tr>
      <w:tr w:rsidR="00631FAB" w:rsidRPr="00E21C95" w14:paraId="799889C7" w14:textId="77777777" w:rsidTr="00C63D4E">
        <w:trPr>
          <w:trHeight w:val="192"/>
        </w:trPr>
        <w:tc>
          <w:tcPr>
            <w:tcW w:w="1549" w:type="dxa"/>
            <w:vMerge/>
            <w:shd w:val="clear" w:color="auto" w:fill="auto"/>
            <w:vAlign w:val="center"/>
          </w:tcPr>
          <w:p w14:paraId="61771C60" w14:textId="77777777" w:rsidR="00631FAB" w:rsidRPr="00E21C95" w:rsidRDefault="00631FAB" w:rsidP="007F6E57">
            <w:pPr>
              <w:jc w:val="center"/>
              <w:rPr>
                <w:rFonts w:ascii="Times New Roman" w:hAnsi="Times New Roman" w:cs="Times New Roman"/>
              </w:rPr>
            </w:pPr>
          </w:p>
        </w:tc>
        <w:tc>
          <w:tcPr>
            <w:tcW w:w="1848" w:type="dxa"/>
            <w:vMerge w:val="restart"/>
            <w:shd w:val="clear" w:color="auto" w:fill="auto"/>
            <w:vAlign w:val="center"/>
          </w:tcPr>
          <w:p w14:paraId="31887AD9" w14:textId="77777777" w:rsidR="00631FAB" w:rsidRPr="00E21C95" w:rsidRDefault="00631FAB" w:rsidP="007F6E57">
            <w:pPr>
              <w:rPr>
                <w:rFonts w:ascii="Times New Roman" w:hAnsi="Times New Roman" w:cs="Times New Roman"/>
              </w:rPr>
            </w:pPr>
            <w:r w:rsidRPr="00E21C95">
              <w:rPr>
                <w:rFonts w:ascii="Times New Roman" w:hAnsi="Times New Roman" w:cs="Times New Roman"/>
              </w:rPr>
              <w:t>Vaikai su sunkia negalia</w:t>
            </w:r>
          </w:p>
        </w:tc>
        <w:tc>
          <w:tcPr>
            <w:tcW w:w="3047" w:type="dxa"/>
            <w:shd w:val="clear" w:color="auto" w:fill="auto"/>
            <w:vAlign w:val="center"/>
          </w:tcPr>
          <w:p w14:paraId="6156F919" w14:textId="5781EC35" w:rsidR="00631FAB" w:rsidRPr="00E21C95" w:rsidRDefault="00631FAB" w:rsidP="007F6E57">
            <w:pPr>
              <w:jc w:val="center"/>
              <w:rPr>
                <w:rFonts w:ascii="Times New Roman" w:hAnsi="Times New Roman" w:cs="Times New Roman"/>
              </w:rPr>
            </w:pPr>
            <w:r w:rsidRPr="00E21C95">
              <w:rPr>
                <w:rFonts w:ascii="Times New Roman" w:hAnsi="Times New Roman" w:cs="Times New Roman"/>
              </w:rPr>
              <w:t>Ilgalaikė</w:t>
            </w:r>
          </w:p>
        </w:tc>
        <w:tc>
          <w:tcPr>
            <w:tcW w:w="1584" w:type="dxa"/>
            <w:vMerge w:val="restart"/>
            <w:shd w:val="clear" w:color="auto" w:fill="auto"/>
            <w:vAlign w:val="center"/>
          </w:tcPr>
          <w:p w14:paraId="609F103E" w14:textId="173FCBB5" w:rsidR="00631FAB" w:rsidRPr="00E21C95" w:rsidRDefault="00631FAB" w:rsidP="007F6E57">
            <w:pPr>
              <w:jc w:val="center"/>
              <w:rPr>
                <w:rFonts w:ascii="Times New Roman" w:hAnsi="Times New Roman" w:cs="Times New Roman"/>
              </w:rPr>
            </w:pPr>
            <w:r w:rsidRPr="006802D1">
              <w:rPr>
                <w:rFonts w:ascii="Times New Roman" w:hAnsi="Times New Roman" w:cs="Times New Roman"/>
              </w:rPr>
              <w:t>1</w:t>
            </w:r>
            <w:r w:rsidR="00E9724C">
              <w:rPr>
                <w:rFonts w:ascii="Times New Roman" w:hAnsi="Times New Roman" w:cs="Times New Roman"/>
              </w:rPr>
              <w:t xml:space="preserve"> </w:t>
            </w:r>
            <w:r w:rsidR="00C80D3A" w:rsidRPr="006802D1">
              <w:rPr>
                <w:rFonts w:ascii="Times New Roman" w:hAnsi="Times New Roman" w:cs="Times New Roman"/>
              </w:rPr>
              <w:t>397,17</w:t>
            </w:r>
          </w:p>
        </w:tc>
        <w:tc>
          <w:tcPr>
            <w:tcW w:w="1606" w:type="dxa"/>
            <w:vMerge w:val="restart"/>
            <w:shd w:val="clear" w:color="auto" w:fill="auto"/>
            <w:vAlign w:val="center"/>
          </w:tcPr>
          <w:p w14:paraId="28DC48B5" w14:textId="77777777" w:rsidR="000C1CB7" w:rsidRDefault="000C1CB7" w:rsidP="007F6E57">
            <w:pPr>
              <w:jc w:val="center"/>
              <w:rPr>
                <w:rFonts w:ascii="Times New Roman" w:hAnsi="Times New Roman" w:cs="Times New Roman"/>
              </w:rPr>
            </w:pPr>
          </w:p>
          <w:p w14:paraId="28AAEBC5" w14:textId="33867C76" w:rsidR="00631FAB" w:rsidRPr="00E21C95" w:rsidRDefault="00C80D3A" w:rsidP="007F6E57">
            <w:pPr>
              <w:jc w:val="center"/>
              <w:rPr>
                <w:rFonts w:ascii="Times New Roman" w:hAnsi="Times New Roman" w:cs="Times New Roman"/>
              </w:rPr>
            </w:pPr>
            <w:r w:rsidRPr="00E21C95">
              <w:rPr>
                <w:rFonts w:ascii="Times New Roman" w:hAnsi="Times New Roman" w:cs="Times New Roman"/>
              </w:rPr>
              <w:t>30</w:t>
            </w:r>
          </w:p>
          <w:p w14:paraId="513F0465" w14:textId="60B395A4" w:rsidR="00631FAB" w:rsidRPr="00E21C95" w:rsidRDefault="00631FAB" w:rsidP="007F6E57">
            <w:pPr>
              <w:jc w:val="center"/>
              <w:rPr>
                <w:rFonts w:ascii="Times New Roman" w:hAnsi="Times New Roman" w:cs="Times New Roman"/>
              </w:rPr>
            </w:pPr>
          </w:p>
        </w:tc>
      </w:tr>
      <w:tr w:rsidR="00631FAB" w:rsidRPr="00E21C95" w14:paraId="4AC9B826" w14:textId="77777777" w:rsidTr="00C63D4E">
        <w:trPr>
          <w:trHeight w:val="634"/>
        </w:trPr>
        <w:tc>
          <w:tcPr>
            <w:tcW w:w="1549" w:type="dxa"/>
            <w:vMerge/>
            <w:shd w:val="clear" w:color="auto" w:fill="auto"/>
            <w:vAlign w:val="center"/>
          </w:tcPr>
          <w:p w14:paraId="170CD47E" w14:textId="77777777" w:rsidR="00631FAB" w:rsidRPr="00E21C95" w:rsidRDefault="00631FAB" w:rsidP="007F6E57">
            <w:pPr>
              <w:jc w:val="center"/>
              <w:rPr>
                <w:rFonts w:ascii="Times New Roman" w:hAnsi="Times New Roman" w:cs="Times New Roman"/>
              </w:rPr>
            </w:pPr>
          </w:p>
        </w:tc>
        <w:tc>
          <w:tcPr>
            <w:tcW w:w="1848" w:type="dxa"/>
            <w:vMerge/>
            <w:shd w:val="clear" w:color="auto" w:fill="auto"/>
            <w:vAlign w:val="center"/>
          </w:tcPr>
          <w:p w14:paraId="62409BCC" w14:textId="77777777" w:rsidR="00631FAB" w:rsidRPr="00E21C95" w:rsidRDefault="00631FAB" w:rsidP="007F6E57">
            <w:pPr>
              <w:rPr>
                <w:rFonts w:ascii="Times New Roman" w:hAnsi="Times New Roman" w:cs="Times New Roman"/>
              </w:rPr>
            </w:pPr>
          </w:p>
        </w:tc>
        <w:tc>
          <w:tcPr>
            <w:tcW w:w="3047" w:type="dxa"/>
            <w:shd w:val="clear" w:color="auto" w:fill="auto"/>
            <w:vAlign w:val="center"/>
          </w:tcPr>
          <w:p w14:paraId="4520E4D9" w14:textId="18068FFF"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Vid</w:t>
            </w:r>
            <w:proofErr w:type="spellEnd"/>
            <w:r w:rsidR="00063FA9">
              <w:rPr>
                <w:rFonts w:ascii="Times New Roman" w:hAnsi="Times New Roman" w:cs="Times New Roman"/>
              </w:rPr>
              <w:t>.</w:t>
            </w:r>
            <w:r w:rsidRPr="00E21C95">
              <w:rPr>
                <w:rFonts w:ascii="Times New Roman" w:hAnsi="Times New Roman" w:cs="Times New Roman"/>
              </w:rPr>
              <w:t>: 1</w:t>
            </w:r>
            <w:r w:rsidR="00E9724C">
              <w:rPr>
                <w:rFonts w:ascii="Times New Roman" w:hAnsi="Times New Roman" w:cs="Times New Roman"/>
              </w:rPr>
              <w:t xml:space="preserve"> </w:t>
            </w:r>
            <w:r w:rsidRPr="00E21C95">
              <w:rPr>
                <w:rFonts w:ascii="Times New Roman" w:hAnsi="Times New Roman" w:cs="Times New Roman"/>
              </w:rPr>
              <w:t>132,51</w:t>
            </w:r>
          </w:p>
          <w:p w14:paraId="67CB3067" w14:textId="4ECEED12"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Maks</w:t>
            </w:r>
            <w:proofErr w:type="spellEnd"/>
            <w:r w:rsidR="00063FA9">
              <w:rPr>
                <w:rFonts w:ascii="Times New Roman" w:hAnsi="Times New Roman" w:cs="Times New Roman"/>
              </w:rPr>
              <w:t>.</w:t>
            </w:r>
            <w:r w:rsidRPr="00E21C95">
              <w:rPr>
                <w:rFonts w:ascii="Times New Roman" w:hAnsi="Times New Roman" w:cs="Times New Roman"/>
              </w:rPr>
              <w:t>: 2</w:t>
            </w:r>
            <w:r w:rsidR="00E9724C">
              <w:rPr>
                <w:rFonts w:ascii="Times New Roman" w:hAnsi="Times New Roman" w:cs="Times New Roman"/>
              </w:rPr>
              <w:t xml:space="preserve"> </w:t>
            </w:r>
            <w:r w:rsidRPr="00E21C95">
              <w:rPr>
                <w:rFonts w:ascii="Times New Roman" w:hAnsi="Times New Roman" w:cs="Times New Roman"/>
              </w:rPr>
              <w:t>111,40</w:t>
            </w:r>
          </w:p>
        </w:tc>
        <w:tc>
          <w:tcPr>
            <w:tcW w:w="1584" w:type="dxa"/>
            <w:vMerge/>
            <w:shd w:val="clear" w:color="auto" w:fill="auto"/>
            <w:vAlign w:val="center"/>
          </w:tcPr>
          <w:p w14:paraId="790CE0BE"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7E16C67D" w14:textId="77777777" w:rsidR="00631FAB" w:rsidRPr="00E21C95" w:rsidRDefault="00631FAB" w:rsidP="007F6E57">
            <w:pPr>
              <w:jc w:val="center"/>
              <w:rPr>
                <w:rFonts w:ascii="Times New Roman" w:hAnsi="Times New Roman" w:cs="Times New Roman"/>
              </w:rPr>
            </w:pPr>
          </w:p>
        </w:tc>
      </w:tr>
      <w:tr w:rsidR="00631FAB" w:rsidRPr="00E21C95" w14:paraId="08D7FDCC" w14:textId="77777777" w:rsidTr="00C63D4E">
        <w:trPr>
          <w:trHeight w:val="400"/>
        </w:trPr>
        <w:tc>
          <w:tcPr>
            <w:tcW w:w="1549" w:type="dxa"/>
            <w:vMerge/>
            <w:shd w:val="clear" w:color="auto" w:fill="auto"/>
            <w:vAlign w:val="center"/>
          </w:tcPr>
          <w:p w14:paraId="6BEA977E" w14:textId="77777777" w:rsidR="00631FAB" w:rsidRPr="00E21C95" w:rsidRDefault="00631FAB" w:rsidP="007F6E57">
            <w:pPr>
              <w:jc w:val="center"/>
              <w:rPr>
                <w:rFonts w:ascii="Times New Roman" w:hAnsi="Times New Roman" w:cs="Times New Roman"/>
              </w:rPr>
            </w:pPr>
          </w:p>
        </w:tc>
        <w:tc>
          <w:tcPr>
            <w:tcW w:w="1848" w:type="dxa"/>
            <w:vMerge/>
            <w:shd w:val="clear" w:color="auto" w:fill="auto"/>
            <w:vAlign w:val="center"/>
          </w:tcPr>
          <w:p w14:paraId="21C2B4E3" w14:textId="77777777" w:rsidR="00631FAB" w:rsidRPr="00E21C95" w:rsidRDefault="00631FAB" w:rsidP="007F6E57">
            <w:pPr>
              <w:rPr>
                <w:rFonts w:ascii="Times New Roman" w:hAnsi="Times New Roman" w:cs="Times New Roman"/>
              </w:rPr>
            </w:pPr>
          </w:p>
        </w:tc>
        <w:tc>
          <w:tcPr>
            <w:tcW w:w="3047" w:type="dxa"/>
            <w:shd w:val="clear" w:color="auto" w:fill="auto"/>
            <w:vAlign w:val="center"/>
          </w:tcPr>
          <w:p w14:paraId="7813B2D7" w14:textId="1391A384" w:rsidR="00631FAB" w:rsidRPr="00E21C95" w:rsidRDefault="00631FAB" w:rsidP="009A2525">
            <w:pPr>
              <w:jc w:val="center"/>
              <w:rPr>
                <w:rFonts w:ascii="Times New Roman" w:hAnsi="Times New Roman" w:cs="Times New Roman"/>
              </w:rPr>
            </w:pPr>
            <w:r w:rsidRPr="00E21C95">
              <w:rPr>
                <w:rFonts w:ascii="Times New Roman" w:hAnsi="Times New Roman" w:cs="Times New Roman"/>
              </w:rPr>
              <w:t>Trumpalaikė</w:t>
            </w:r>
          </w:p>
        </w:tc>
        <w:tc>
          <w:tcPr>
            <w:tcW w:w="1584" w:type="dxa"/>
            <w:vMerge/>
            <w:shd w:val="clear" w:color="auto" w:fill="auto"/>
            <w:vAlign w:val="center"/>
          </w:tcPr>
          <w:p w14:paraId="26C0D07A"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4E0AA13A" w14:textId="77777777" w:rsidR="00631FAB" w:rsidRPr="00E21C95" w:rsidRDefault="00631FAB" w:rsidP="007F6E57">
            <w:pPr>
              <w:jc w:val="center"/>
              <w:rPr>
                <w:rFonts w:ascii="Times New Roman" w:hAnsi="Times New Roman" w:cs="Times New Roman"/>
              </w:rPr>
            </w:pPr>
          </w:p>
        </w:tc>
      </w:tr>
      <w:tr w:rsidR="00631FAB" w:rsidRPr="00E21C95" w14:paraId="6E5589E6" w14:textId="77777777" w:rsidTr="00C63D4E">
        <w:trPr>
          <w:trHeight w:val="639"/>
        </w:trPr>
        <w:tc>
          <w:tcPr>
            <w:tcW w:w="1549" w:type="dxa"/>
            <w:vMerge/>
            <w:shd w:val="clear" w:color="auto" w:fill="auto"/>
            <w:vAlign w:val="center"/>
          </w:tcPr>
          <w:p w14:paraId="613038C6" w14:textId="77777777" w:rsidR="00631FAB" w:rsidRPr="00E21C95" w:rsidRDefault="00631FAB" w:rsidP="007F6E57">
            <w:pPr>
              <w:jc w:val="center"/>
              <w:rPr>
                <w:rFonts w:ascii="Times New Roman" w:hAnsi="Times New Roman" w:cs="Times New Roman"/>
              </w:rPr>
            </w:pPr>
          </w:p>
        </w:tc>
        <w:tc>
          <w:tcPr>
            <w:tcW w:w="1848" w:type="dxa"/>
            <w:vMerge/>
            <w:shd w:val="clear" w:color="auto" w:fill="auto"/>
            <w:vAlign w:val="center"/>
          </w:tcPr>
          <w:p w14:paraId="11FEF094" w14:textId="77777777" w:rsidR="00631FAB" w:rsidRPr="00E21C95" w:rsidRDefault="00631FAB" w:rsidP="007F6E57">
            <w:pPr>
              <w:rPr>
                <w:rFonts w:ascii="Times New Roman" w:hAnsi="Times New Roman" w:cs="Times New Roman"/>
              </w:rPr>
            </w:pPr>
          </w:p>
        </w:tc>
        <w:tc>
          <w:tcPr>
            <w:tcW w:w="3047" w:type="dxa"/>
            <w:shd w:val="clear" w:color="auto" w:fill="auto"/>
            <w:vAlign w:val="center"/>
          </w:tcPr>
          <w:p w14:paraId="3A153CE9" w14:textId="7369B7A8"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Vid</w:t>
            </w:r>
            <w:proofErr w:type="spellEnd"/>
            <w:r w:rsidR="00063FA9">
              <w:rPr>
                <w:rFonts w:ascii="Times New Roman" w:hAnsi="Times New Roman" w:cs="Times New Roman"/>
              </w:rPr>
              <w:t>.</w:t>
            </w:r>
            <w:r w:rsidRPr="00E21C95">
              <w:rPr>
                <w:rFonts w:ascii="Times New Roman" w:hAnsi="Times New Roman" w:cs="Times New Roman"/>
              </w:rPr>
              <w:t>: 1</w:t>
            </w:r>
            <w:r w:rsidR="00E9724C">
              <w:rPr>
                <w:rFonts w:ascii="Times New Roman" w:hAnsi="Times New Roman" w:cs="Times New Roman"/>
              </w:rPr>
              <w:t xml:space="preserve"> </w:t>
            </w:r>
            <w:r w:rsidRPr="00E21C95">
              <w:rPr>
                <w:rFonts w:ascii="Times New Roman" w:hAnsi="Times New Roman" w:cs="Times New Roman"/>
              </w:rPr>
              <w:t>263,08</w:t>
            </w:r>
          </w:p>
          <w:p w14:paraId="0EAFF01C" w14:textId="39B7AC5B"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Maks</w:t>
            </w:r>
            <w:proofErr w:type="spellEnd"/>
            <w:r w:rsidR="00063FA9">
              <w:rPr>
                <w:rFonts w:ascii="Times New Roman" w:hAnsi="Times New Roman" w:cs="Times New Roman"/>
              </w:rPr>
              <w:t>.</w:t>
            </w:r>
            <w:r w:rsidRPr="00E21C95">
              <w:rPr>
                <w:rFonts w:ascii="Times New Roman" w:hAnsi="Times New Roman" w:cs="Times New Roman"/>
              </w:rPr>
              <w:t>: 2</w:t>
            </w:r>
            <w:r w:rsidR="00E9724C">
              <w:rPr>
                <w:rFonts w:ascii="Times New Roman" w:hAnsi="Times New Roman" w:cs="Times New Roman"/>
              </w:rPr>
              <w:t xml:space="preserve"> </w:t>
            </w:r>
            <w:r w:rsidRPr="00E21C95">
              <w:rPr>
                <w:rFonts w:ascii="Times New Roman" w:hAnsi="Times New Roman" w:cs="Times New Roman"/>
              </w:rPr>
              <w:t>111,40</w:t>
            </w:r>
          </w:p>
        </w:tc>
        <w:tc>
          <w:tcPr>
            <w:tcW w:w="1584" w:type="dxa"/>
            <w:vMerge/>
            <w:shd w:val="clear" w:color="auto" w:fill="auto"/>
            <w:vAlign w:val="center"/>
          </w:tcPr>
          <w:p w14:paraId="0E9B1B58"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6F74C925" w14:textId="77777777" w:rsidR="00631FAB" w:rsidRPr="00E21C95" w:rsidRDefault="00631FAB" w:rsidP="007F6E57">
            <w:pPr>
              <w:jc w:val="center"/>
              <w:rPr>
                <w:rFonts w:ascii="Times New Roman" w:hAnsi="Times New Roman" w:cs="Times New Roman"/>
              </w:rPr>
            </w:pPr>
          </w:p>
        </w:tc>
      </w:tr>
      <w:tr w:rsidR="00631FAB" w:rsidRPr="00E21C95" w14:paraId="4BF1C935" w14:textId="77777777" w:rsidTr="00C63D4E">
        <w:trPr>
          <w:trHeight w:val="123"/>
        </w:trPr>
        <w:tc>
          <w:tcPr>
            <w:tcW w:w="1549" w:type="dxa"/>
            <w:vMerge/>
            <w:shd w:val="clear" w:color="auto" w:fill="auto"/>
            <w:vAlign w:val="center"/>
          </w:tcPr>
          <w:p w14:paraId="7242C5B7" w14:textId="77777777" w:rsidR="00631FAB" w:rsidRPr="00E21C95" w:rsidRDefault="00631FAB" w:rsidP="007F6E57">
            <w:pPr>
              <w:jc w:val="center"/>
              <w:rPr>
                <w:rFonts w:ascii="Times New Roman" w:hAnsi="Times New Roman" w:cs="Times New Roman"/>
              </w:rPr>
            </w:pPr>
          </w:p>
        </w:tc>
        <w:tc>
          <w:tcPr>
            <w:tcW w:w="1848" w:type="dxa"/>
            <w:vMerge w:val="restart"/>
            <w:shd w:val="clear" w:color="auto" w:fill="auto"/>
            <w:vAlign w:val="center"/>
          </w:tcPr>
          <w:p w14:paraId="06A7E376" w14:textId="1233CC8B" w:rsidR="00631FAB" w:rsidRPr="00E21C95" w:rsidRDefault="00631FAB" w:rsidP="007F6E57">
            <w:pPr>
              <w:rPr>
                <w:rFonts w:ascii="Times New Roman" w:hAnsi="Times New Roman" w:cs="Times New Roman"/>
              </w:rPr>
            </w:pPr>
            <w:r w:rsidRPr="00E21C95">
              <w:rPr>
                <w:rFonts w:ascii="Times New Roman" w:hAnsi="Times New Roman" w:cs="Times New Roman"/>
              </w:rPr>
              <w:t xml:space="preserve">Senyvo amžiaus asmenys </w:t>
            </w:r>
            <w:r w:rsidR="007D0841" w:rsidRPr="00E21C95">
              <w:rPr>
                <w:rFonts w:ascii="Times New Roman" w:hAnsi="Times New Roman" w:cs="Times New Roman"/>
              </w:rPr>
              <w:t xml:space="preserve">ir suaugę asmenys </w:t>
            </w:r>
            <w:r w:rsidRPr="00E21C95">
              <w:rPr>
                <w:rFonts w:ascii="Times New Roman" w:hAnsi="Times New Roman" w:cs="Times New Roman"/>
              </w:rPr>
              <w:t>su sunkia negalia</w:t>
            </w:r>
          </w:p>
        </w:tc>
        <w:tc>
          <w:tcPr>
            <w:tcW w:w="3047" w:type="dxa"/>
            <w:shd w:val="clear" w:color="auto" w:fill="auto"/>
            <w:vAlign w:val="center"/>
          </w:tcPr>
          <w:p w14:paraId="0254086B" w14:textId="394B42A8" w:rsidR="00631FAB" w:rsidRPr="00E21C95" w:rsidRDefault="00631FAB" w:rsidP="007F6E57">
            <w:pPr>
              <w:jc w:val="center"/>
              <w:rPr>
                <w:rFonts w:ascii="Times New Roman" w:hAnsi="Times New Roman" w:cs="Times New Roman"/>
              </w:rPr>
            </w:pPr>
            <w:r w:rsidRPr="00E21C95">
              <w:rPr>
                <w:rFonts w:ascii="Times New Roman" w:hAnsi="Times New Roman" w:cs="Times New Roman"/>
              </w:rPr>
              <w:t>Ilgalaikė</w:t>
            </w:r>
          </w:p>
        </w:tc>
        <w:tc>
          <w:tcPr>
            <w:tcW w:w="1584" w:type="dxa"/>
            <w:vMerge/>
            <w:shd w:val="clear" w:color="auto" w:fill="auto"/>
            <w:vAlign w:val="center"/>
          </w:tcPr>
          <w:p w14:paraId="6CD3AAF0"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0F51B0A1" w14:textId="77777777" w:rsidR="00631FAB" w:rsidRPr="00E21C95" w:rsidRDefault="00631FAB" w:rsidP="007F6E57">
            <w:pPr>
              <w:jc w:val="center"/>
              <w:rPr>
                <w:rFonts w:ascii="Times New Roman" w:hAnsi="Times New Roman" w:cs="Times New Roman"/>
              </w:rPr>
            </w:pPr>
          </w:p>
        </w:tc>
      </w:tr>
      <w:tr w:rsidR="00631FAB" w:rsidRPr="00E21C95" w14:paraId="086B2871" w14:textId="77777777" w:rsidTr="00C63D4E">
        <w:trPr>
          <w:trHeight w:val="691"/>
        </w:trPr>
        <w:tc>
          <w:tcPr>
            <w:tcW w:w="1549" w:type="dxa"/>
            <w:vMerge/>
            <w:shd w:val="clear" w:color="auto" w:fill="auto"/>
            <w:vAlign w:val="center"/>
          </w:tcPr>
          <w:p w14:paraId="40D58E5E" w14:textId="77777777" w:rsidR="00631FAB" w:rsidRPr="00E21C95" w:rsidRDefault="00631FAB" w:rsidP="007F6E57">
            <w:pPr>
              <w:jc w:val="center"/>
              <w:rPr>
                <w:rFonts w:ascii="Times New Roman" w:hAnsi="Times New Roman" w:cs="Times New Roman"/>
              </w:rPr>
            </w:pPr>
          </w:p>
        </w:tc>
        <w:tc>
          <w:tcPr>
            <w:tcW w:w="1848" w:type="dxa"/>
            <w:vMerge/>
            <w:shd w:val="clear" w:color="auto" w:fill="auto"/>
            <w:vAlign w:val="center"/>
          </w:tcPr>
          <w:p w14:paraId="5BC38E74" w14:textId="77777777" w:rsidR="00631FAB" w:rsidRPr="00E21C95" w:rsidRDefault="00631FAB" w:rsidP="007F6E57">
            <w:pPr>
              <w:rPr>
                <w:rFonts w:ascii="Times New Roman" w:hAnsi="Times New Roman" w:cs="Times New Roman"/>
              </w:rPr>
            </w:pPr>
          </w:p>
        </w:tc>
        <w:tc>
          <w:tcPr>
            <w:tcW w:w="3047" w:type="dxa"/>
            <w:shd w:val="clear" w:color="auto" w:fill="auto"/>
            <w:vAlign w:val="center"/>
          </w:tcPr>
          <w:p w14:paraId="50CDC3ED" w14:textId="565BF081"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Vid</w:t>
            </w:r>
            <w:proofErr w:type="spellEnd"/>
            <w:r w:rsidR="00063FA9">
              <w:rPr>
                <w:rFonts w:ascii="Times New Roman" w:hAnsi="Times New Roman" w:cs="Times New Roman"/>
              </w:rPr>
              <w:t>.</w:t>
            </w:r>
            <w:r w:rsidRPr="00E21C95">
              <w:rPr>
                <w:rFonts w:ascii="Times New Roman" w:hAnsi="Times New Roman" w:cs="Times New Roman"/>
              </w:rPr>
              <w:t>: 912,56</w:t>
            </w:r>
          </w:p>
          <w:p w14:paraId="521C472A" w14:textId="20266FB7" w:rsidR="00631FAB" w:rsidRPr="00E21C95" w:rsidRDefault="00631FAB" w:rsidP="009A2525">
            <w:pPr>
              <w:jc w:val="center"/>
              <w:rPr>
                <w:rFonts w:ascii="Times New Roman" w:hAnsi="Times New Roman" w:cs="Times New Roman"/>
              </w:rPr>
            </w:pPr>
            <w:r w:rsidRPr="00E21C95">
              <w:rPr>
                <w:rFonts w:ascii="Times New Roman" w:hAnsi="Times New Roman" w:cs="Times New Roman"/>
              </w:rPr>
              <w:t>Maks</w:t>
            </w:r>
            <w:r w:rsidR="00063FA9">
              <w:rPr>
                <w:rFonts w:ascii="Times New Roman" w:hAnsi="Times New Roman" w:cs="Times New Roman"/>
              </w:rPr>
              <w:t>.</w:t>
            </w:r>
            <w:r w:rsidRPr="00E21C95">
              <w:rPr>
                <w:rFonts w:ascii="Times New Roman" w:hAnsi="Times New Roman" w:cs="Times New Roman"/>
              </w:rPr>
              <w:t>:1</w:t>
            </w:r>
            <w:r w:rsidR="00E9724C">
              <w:rPr>
                <w:rFonts w:ascii="Times New Roman" w:hAnsi="Times New Roman" w:cs="Times New Roman"/>
              </w:rPr>
              <w:t xml:space="preserve"> </w:t>
            </w:r>
            <w:r w:rsidRPr="00E21C95">
              <w:rPr>
                <w:rFonts w:ascii="Times New Roman" w:hAnsi="Times New Roman" w:cs="Times New Roman"/>
              </w:rPr>
              <w:t>635,85</w:t>
            </w:r>
          </w:p>
        </w:tc>
        <w:tc>
          <w:tcPr>
            <w:tcW w:w="1584" w:type="dxa"/>
            <w:vMerge/>
            <w:shd w:val="clear" w:color="auto" w:fill="auto"/>
            <w:vAlign w:val="center"/>
          </w:tcPr>
          <w:p w14:paraId="21E2E89B"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19024DB0" w14:textId="77777777" w:rsidR="00631FAB" w:rsidRPr="00E21C95" w:rsidRDefault="00631FAB" w:rsidP="007F6E57">
            <w:pPr>
              <w:jc w:val="center"/>
              <w:rPr>
                <w:rFonts w:ascii="Times New Roman" w:hAnsi="Times New Roman" w:cs="Times New Roman"/>
              </w:rPr>
            </w:pPr>
          </w:p>
        </w:tc>
      </w:tr>
      <w:tr w:rsidR="00631FAB" w:rsidRPr="00E21C95" w14:paraId="12DF9A6F" w14:textId="77777777" w:rsidTr="00C63D4E">
        <w:trPr>
          <w:trHeight w:val="240"/>
        </w:trPr>
        <w:tc>
          <w:tcPr>
            <w:tcW w:w="1549" w:type="dxa"/>
            <w:vMerge/>
            <w:shd w:val="clear" w:color="auto" w:fill="auto"/>
            <w:vAlign w:val="center"/>
          </w:tcPr>
          <w:p w14:paraId="61B8207B" w14:textId="77777777" w:rsidR="00631FAB" w:rsidRPr="00E21C95" w:rsidRDefault="00631FAB" w:rsidP="007F6E57">
            <w:pPr>
              <w:jc w:val="center"/>
              <w:rPr>
                <w:rFonts w:ascii="Times New Roman" w:hAnsi="Times New Roman" w:cs="Times New Roman"/>
              </w:rPr>
            </w:pPr>
          </w:p>
        </w:tc>
        <w:tc>
          <w:tcPr>
            <w:tcW w:w="1848" w:type="dxa"/>
            <w:vMerge/>
            <w:shd w:val="clear" w:color="auto" w:fill="auto"/>
            <w:vAlign w:val="center"/>
          </w:tcPr>
          <w:p w14:paraId="6FC2FF73" w14:textId="77777777" w:rsidR="00631FAB" w:rsidRPr="00E21C95" w:rsidRDefault="00631FAB" w:rsidP="007F6E57">
            <w:pPr>
              <w:rPr>
                <w:rFonts w:ascii="Times New Roman" w:hAnsi="Times New Roman" w:cs="Times New Roman"/>
              </w:rPr>
            </w:pPr>
          </w:p>
        </w:tc>
        <w:tc>
          <w:tcPr>
            <w:tcW w:w="3047" w:type="dxa"/>
            <w:shd w:val="clear" w:color="auto" w:fill="auto"/>
            <w:vAlign w:val="center"/>
          </w:tcPr>
          <w:p w14:paraId="65AC9EA0" w14:textId="4E84EF1C" w:rsidR="00631FAB" w:rsidRPr="00E21C95" w:rsidRDefault="00631FAB" w:rsidP="007F6E57">
            <w:pPr>
              <w:jc w:val="center"/>
              <w:rPr>
                <w:rFonts w:ascii="Times New Roman" w:hAnsi="Times New Roman" w:cs="Times New Roman"/>
              </w:rPr>
            </w:pPr>
            <w:r w:rsidRPr="00E21C95">
              <w:rPr>
                <w:rFonts w:ascii="Times New Roman" w:hAnsi="Times New Roman" w:cs="Times New Roman"/>
              </w:rPr>
              <w:t>Trumpalaikė</w:t>
            </w:r>
          </w:p>
        </w:tc>
        <w:tc>
          <w:tcPr>
            <w:tcW w:w="1584" w:type="dxa"/>
            <w:vMerge/>
            <w:shd w:val="clear" w:color="auto" w:fill="auto"/>
            <w:vAlign w:val="center"/>
          </w:tcPr>
          <w:p w14:paraId="2A4E5444" w14:textId="77777777" w:rsidR="00631FAB" w:rsidRPr="00E21C95" w:rsidRDefault="00631FAB" w:rsidP="007F6E57">
            <w:pPr>
              <w:jc w:val="center"/>
              <w:rPr>
                <w:rFonts w:ascii="Times New Roman" w:hAnsi="Times New Roman" w:cs="Times New Roman"/>
              </w:rPr>
            </w:pPr>
          </w:p>
        </w:tc>
        <w:tc>
          <w:tcPr>
            <w:tcW w:w="1606" w:type="dxa"/>
            <w:vMerge/>
            <w:shd w:val="clear" w:color="auto" w:fill="auto"/>
            <w:vAlign w:val="center"/>
          </w:tcPr>
          <w:p w14:paraId="1A037D03" w14:textId="77777777" w:rsidR="00631FAB" w:rsidRPr="00E21C95" w:rsidRDefault="00631FAB" w:rsidP="007F6E57">
            <w:pPr>
              <w:jc w:val="center"/>
              <w:rPr>
                <w:rFonts w:ascii="Times New Roman" w:hAnsi="Times New Roman" w:cs="Times New Roman"/>
              </w:rPr>
            </w:pPr>
          </w:p>
        </w:tc>
      </w:tr>
      <w:tr w:rsidR="00631FAB" w:rsidRPr="00E21C95" w14:paraId="6621BE23" w14:textId="77777777" w:rsidTr="007F6E57">
        <w:trPr>
          <w:trHeight w:val="697"/>
        </w:trPr>
        <w:tc>
          <w:tcPr>
            <w:tcW w:w="1549" w:type="dxa"/>
            <w:vMerge/>
            <w:tcBorders>
              <w:bottom w:val="single" w:sz="4" w:space="0" w:color="auto"/>
            </w:tcBorders>
            <w:shd w:val="clear" w:color="auto" w:fill="auto"/>
            <w:vAlign w:val="center"/>
          </w:tcPr>
          <w:p w14:paraId="5555B9A1" w14:textId="77777777" w:rsidR="00631FAB" w:rsidRPr="00E21C95" w:rsidRDefault="00631FAB" w:rsidP="007F6E57">
            <w:pPr>
              <w:jc w:val="center"/>
              <w:rPr>
                <w:rFonts w:ascii="Times New Roman" w:hAnsi="Times New Roman" w:cs="Times New Roman"/>
              </w:rPr>
            </w:pPr>
          </w:p>
        </w:tc>
        <w:tc>
          <w:tcPr>
            <w:tcW w:w="1848" w:type="dxa"/>
            <w:vMerge/>
            <w:tcBorders>
              <w:bottom w:val="single" w:sz="4" w:space="0" w:color="auto"/>
            </w:tcBorders>
            <w:shd w:val="clear" w:color="auto" w:fill="auto"/>
            <w:vAlign w:val="center"/>
          </w:tcPr>
          <w:p w14:paraId="54BF3971" w14:textId="77777777" w:rsidR="00631FAB" w:rsidRPr="00E21C95" w:rsidRDefault="00631FAB" w:rsidP="007F6E57">
            <w:pPr>
              <w:rPr>
                <w:rFonts w:ascii="Times New Roman" w:hAnsi="Times New Roman" w:cs="Times New Roman"/>
              </w:rPr>
            </w:pPr>
          </w:p>
        </w:tc>
        <w:tc>
          <w:tcPr>
            <w:tcW w:w="3047" w:type="dxa"/>
            <w:tcBorders>
              <w:bottom w:val="single" w:sz="4" w:space="0" w:color="auto"/>
            </w:tcBorders>
            <w:shd w:val="clear" w:color="auto" w:fill="auto"/>
            <w:vAlign w:val="center"/>
          </w:tcPr>
          <w:p w14:paraId="67DD9D55" w14:textId="7D9873B4" w:rsidR="00631FAB" w:rsidRPr="00E21C95" w:rsidRDefault="00631FAB" w:rsidP="009A2525">
            <w:pPr>
              <w:jc w:val="center"/>
              <w:rPr>
                <w:rFonts w:ascii="Times New Roman" w:hAnsi="Times New Roman" w:cs="Times New Roman"/>
              </w:rPr>
            </w:pPr>
            <w:proofErr w:type="spellStart"/>
            <w:r w:rsidRPr="00E21C95">
              <w:rPr>
                <w:rFonts w:ascii="Times New Roman" w:hAnsi="Times New Roman" w:cs="Times New Roman"/>
              </w:rPr>
              <w:t>Vid</w:t>
            </w:r>
            <w:proofErr w:type="spellEnd"/>
            <w:r w:rsidR="00063FA9">
              <w:rPr>
                <w:rFonts w:ascii="Times New Roman" w:hAnsi="Times New Roman" w:cs="Times New Roman"/>
              </w:rPr>
              <w:t>.</w:t>
            </w:r>
            <w:r w:rsidRPr="00E21C95">
              <w:rPr>
                <w:rFonts w:ascii="Times New Roman" w:hAnsi="Times New Roman" w:cs="Times New Roman"/>
              </w:rPr>
              <w:t>: 929,89</w:t>
            </w:r>
          </w:p>
          <w:p w14:paraId="20AF9112" w14:textId="467620E2" w:rsidR="00631FAB" w:rsidRPr="00E21C95" w:rsidRDefault="00631FAB" w:rsidP="009A2525">
            <w:pPr>
              <w:jc w:val="center"/>
              <w:rPr>
                <w:rFonts w:ascii="Times New Roman" w:hAnsi="Times New Roman" w:cs="Times New Roman"/>
              </w:rPr>
            </w:pPr>
            <w:r w:rsidRPr="00E21C95">
              <w:rPr>
                <w:rFonts w:ascii="Times New Roman" w:hAnsi="Times New Roman" w:cs="Times New Roman"/>
              </w:rPr>
              <w:t>Maks</w:t>
            </w:r>
            <w:r w:rsidR="00063FA9">
              <w:rPr>
                <w:rFonts w:ascii="Times New Roman" w:hAnsi="Times New Roman" w:cs="Times New Roman"/>
              </w:rPr>
              <w:t>.</w:t>
            </w:r>
            <w:r w:rsidRPr="00E21C95">
              <w:rPr>
                <w:rFonts w:ascii="Times New Roman" w:hAnsi="Times New Roman" w:cs="Times New Roman"/>
              </w:rPr>
              <w:t>:1</w:t>
            </w:r>
            <w:r w:rsidR="00E9724C">
              <w:rPr>
                <w:rFonts w:ascii="Times New Roman" w:hAnsi="Times New Roman" w:cs="Times New Roman"/>
              </w:rPr>
              <w:t xml:space="preserve"> </w:t>
            </w:r>
            <w:r w:rsidRPr="00E21C95">
              <w:rPr>
                <w:rFonts w:ascii="Times New Roman" w:hAnsi="Times New Roman" w:cs="Times New Roman"/>
              </w:rPr>
              <w:t>717,56</w:t>
            </w:r>
          </w:p>
        </w:tc>
        <w:tc>
          <w:tcPr>
            <w:tcW w:w="1584" w:type="dxa"/>
            <w:vMerge/>
            <w:tcBorders>
              <w:bottom w:val="single" w:sz="4" w:space="0" w:color="auto"/>
            </w:tcBorders>
            <w:shd w:val="clear" w:color="auto" w:fill="auto"/>
            <w:vAlign w:val="center"/>
          </w:tcPr>
          <w:p w14:paraId="0A5D139E" w14:textId="77777777" w:rsidR="00631FAB" w:rsidRPr="00E21C95" w:rsidRDefault="00631FAB" w:rsidP="007F6E57">
            <w:pPr>
              <w:jc w:val="center"/>
              <w:rPr>
                <w:rFonts w:ascii="Times New Roman" w:hAnsi="Times New Roman" w:cs="Times New Roman"/>
              </w:rPr>
            </w:pPr>
          </w:p>
        </w:tc>
        <w:tc>
          <w:tcPr>
            <w:tcW w:w="1606" w:type="dxa"/>
            <w:vMerge/>
            <w:tcBorders>
              <w:bottom w:val="single" w:sz="4" w:space="0" w:color="auto"/>
            </w:tcBorders>
            <w:shd w:val="clear" w:color="auto" w:fill="auto"/>
            <w:vAlign w:val="center"/>
          </w:tcPr>
          <w:p w14:paraId="2FC65117" w14:textId="77777777" w:rsidR="00631FAB" w:rsidRPr="00E21C95" w:rsidRDefault="00631FAB" w:rsidP="007F6E57">
            <w:pPr>
              <w:jc w:val="center"/>
              <w:rPr>
                <w:rFonts w:ascii="Times New Roman" w:hAnsi="Times New Roman" w:cs="Times New Roman"/>
              </w:rPr>
            </w:pPr>
          </w:p>
        </w:tc>
      </w:tr>
      <w:tr w:rsidR="00E21C95" w:rsidRPr="00E21C95" w14:paraId="28BA005F" w14:textId="77777777" w:rsidTr="00E21C95">
        <w:trPr>
          <w:trHeight w:val="558"/>
        </w:trPr>
        <w:tc>
          <w:tcPr>
            <w:tcW w:w="1549" w:type="dxa"/>
            <w:vMerge w:val="restart"/>
            <w:shd w:val="clear" w:color="auto" w:fill="auto"/>
            <w:vAlign w:val="center"/>
          </w:tcPr>
          <w:p w14:paraId="2FB1D350" w14:textId="39D65532" w:rsidR="00E21C95" w:rsidRPr="008917B3" w:rsidRDefault="00E21C95" w:rsidP="004B2D0A">
            <w:pPr>
              <w:ind w:hanging="252"/>
              <w:rPr>
                <w:rFonts w:ascii="Times New Roman" w:hAnsi="Times New Roman" w:cs="Times New Roman"/>
              </w:rPr>
            </w:pPr>
            <w:proofErr w:type="spellStart"/>
            <w:r w:rsidRPr="00E21C95">
              <w:t>Il</w:t>
            </w:r>
            <w:proofErr w:type="spellEnd"/>
            <w:r w:rsidR="009730CA">
              <w:t xml:space="preserve"> </w:t>
            </w:r>
            <w:r w:rsidR="008917B3">
              <w:rPr>
                <w:rFonts w:ascii="Times New Roman" w:hAnsi="Times New Roman" w:cs="Times New Roman"/>
              </w:rPr>
              <w:t xml:space="preserve">Ilgalaikė </w:t>
            </w:r>
            <w:r w:rsidRPr="008917B3">
              <w:rPr>
                <w:rFonts w:ascii="Times New Roman" w:hAnsi="Times New Roman" w:cs="Times New Roman"/>
              </w:rPr>
              <w:t>(trumpalaikė) socialinė globa, teikiama grupiniuose gyvenimo namuose</w:t>
            </w:r>
          </w:p>
          <w:p w14:paraId="54047D9A" w14:textId="77777777" w:rsidR="00E21C95" w:rsidRPr="00E21C95" w:rsidRDefault="00E21C95" w:rsidP="00E21C95">
            <w:pPr>
              <w:jc w:val="center"/>
            </w:pPr>
          </w:p>
          <w:p w14:paraId="401DA778" w14:textId="77777777" w:rsidR="00E21C95" w:rsidRPr="00E21C95" w:rsidRDefault="00E21C95" w:rsidP="007F6E57">
            <w:pPr>
              <w:jc w:val="center"/>
              <w:rPr>
                <w:rFonts w:ascii="Times New Roman" w:hAnsi="Times New Roman" w:cs="Times New Roman"/>
              </w:rPr>
            </w:pPr>
          </w:p>
          <w:p w14:paraId="37F4B0A0" w14:textId="02ACF41D" w:rsidR="00E21C95" w:rsidRPr="00E21C95" w:rsidRDefault="00E21C95" w:rsidP="00E21C95">
            <w:pPr>
              <w:rPr>
                <w:rFonts w:ascii="Times New Roman" w:hAnsi="Times New Roman" w:cs="Times New Roman"/>
              </w:rPr>
            </w:pPr>
          </w:p>
        </w:tc>
        <w:tc>
          <w:tcPr>
            <w:tcW w:w="1848" w:type="dxa"/>
            <w:shd w:val="clear" w:color="auto" w:fill="auto"/>
            <w:vAlign w:val="center"/>
          </w:tcPr>
          <w:p w14:paraId="4128AACA" w14:textId="5227BC94" w:rsidR="00E21C95" w:rsidRPr="00E21C95" w:rsidRDefault="00E21C95" w:rsidP="007F6E57">
            <w:pPr>
              <w:rPr>
                <w:rFonts w:ascii="Times New Roman" w:hAnsi="Times New Roman" w:cs="Times New Roman"/>
              </w:rPr>
            </w:pPr>
            <w:r w:rsidRPr="00E21C95">
              <w:rPr>
                <w:rFonts w:ascii="Times New Roman" w:hAnsi="Times New Roman" w:cs="Times New Roman"/>
              </w:rPr>
              <w:t>Vaikai su negalia</w:t>
            </w:r>
          </w:p>
        </w:tc>
        <w:tc>
          <w:tcPr>
            <w:tcW w:w="3047" w:type="dxa"/>
            <w:shd w:val="clear" w:color="auto" w:fill="auto"/>
            <w:vAlign w:val="center"/>
          </w:tcPr>
          <w:p w14:paraId="502CD7DB" w14:textId="0803CFCE" w:rsidR="00E21C95" w:rsidRPr="00E21C95" w:rsidRDefault="00E21C95" w:rsidP="003D551E">
            <w:pPr>
              <w:jc w:val="center"/>
              <w:rPr>
                <w:rFonts w:ascii="Times New Roman" w:hAnsi="Times New Roman" w:cs="Times New Roman"/>
              </w:rPr>
            </w:pPr>
            <w:r w:rsidRPr="00E21C95">
              <w:rPr>
                <w:rFonts w:ascii="Times New Roman" w:hAnsi="Times New Roman" w:cs="Times New Roman"/>
              </w:rPr>
              <w:t>Nepateikta</w:t>
            </w:r>
          </w:p>
        </w:tc>
        <w:tc>
          <w:tcPr>
            <w:tcW w:w="1584" w:type="dxa"/>
            <w:vMerge w:val="restart"/>
            <w:shd w:val="clear" w:color="auto" w:fill="auto"/>
            <w:vAlign w:val="center"/>
          </w:tcPr>
          <w:p w14:paraId="6361C98B" w14:textId="05769D2C" w:rsidR="00E21C95" w:rsidRPr="00E21C95" w:rsidRDefault="003C1F74" w:rsidP="007F6E57">
            <w:pPr>
              <w:jc w:val="center"/>
              <w:rPr>
                <w:rFonts w:ascii="Times New Roman" w:hAnsi="Times New Roman" w:cs="Times New Roman"/>
              </w:rPr>
            </w:pPr>
            <w:r>
              <w:rPr>
                <w:rFonts w:ascii="Times New Roman" w:hAnsi="Times New Roman" w:cs="Times New Roman"/>
              </w:rPr>
              <w:t>1</w:t>
            </w:r>
            <w:r w:rsidR="00E9724C">
              <w:rPr>
                <w:rFonts w:ascii="Times New Roman" w:hAnsi="Times New Roman" w:cs="Times New Roman"/>
              </w:rPr>
              <w:t xml:space="preserve"> </w:t>
            </w:r>
            <w:r>
              <w:rPr>
                <w:rFonts w:ascii="Times New Roman" w:hAnsi="Times New Roman" w:cs="Times New Roman"/>
              </w:rPr>
              <w:t>401,40</w:t>
            </w:r>
          </w:p>
        </w:tc>
        <w:tc>
          <w:tcPr>
            <w:tcW w:w="1606" w:type="dxa"/>
            <w:vMerge w:val="restart"/>
            <w:shd w:val="clear" w:color="auto" w:fill="auto"/>
            <w:vAlign w:val="center"/>
          </w:tcPr>
          <w:p w14:paraId="7F5D3850" w14:textId="77777777" w:rsidR="000C1CB7" w:rsidRDefault="000C1CB7" w:rsidP="007F6E57">
            <w:pPr>
              <w:jc w:val="center"/>
              <w:rPr>
                <w:rFonts w:ascii="Times New Roman" w:hAnsi="Times New Roman" w:cs="Times New Roman"/>
              </w:rPr>
            </w:pPr>
          </w:p>
          <w:p w14:paraId="5A46835A" w14:textId="622ACD0E" w:rsidR="00E21C95" w:rsidRDefault="003C1F74" w:rsidP="007F6E57">
            <w:pPr>
              <w:jc w:val="center"/>
              <w:rPr>
                <w:rFonts w:ascii="Times New Roman" w:hAnsi="Times New Roman" w:cs="Times New Roman"/>
              </w:rPr>
            </w:pPr>
            <w:r>
              <w:rPr>
                <w:rFonts w:ascii="Times New Roman" w:hAnsi="Times New Roman" w:cs="Times New Roman"/>
              </w:rPr>
              <w:t>30</w:t>
            </w:r>
          </w:p>
          <w:p w14:paraId="397DC34C" w14:textId="5CB6CEC4" w:rsidR="003C1F74" w:rsidRPr="00E21C95" w:rsidRDefault="003C1F74" w:rsidP="007F6E57">
            <w:pPr>
              <w:jc w:val="center"/>
              <w:rPr>
                <w:rFonts w:ascii="Times New Roman" w:hAnsi="Times New Roman" w:cs="Times New Roman"/>
              </w:rPr>
            </w:pPr>
          </w:p>
        </w:tc>
      </w:tr>
      <w:tr w:rsidR="00E21C95" w:rsidRPr="00E21C95" w14:paraId="655556C1" w14:textId="77777777" w:rsidTr="00132E99">
        <w:trPr>
          <w:trHeight w:val="387"/>
        </w:trPr>
        <w:tc>
          <w:tcPr>
            <w:tcW w:w="1549" w:type="dxa"/>
            <w:vMerge/>
            <w:shd w:val="clear" w:color="auto" w:fill="auto"/>
            <w:vAlign w:val="center"/>
          </w:tcPr>
          <w:p w14:paraId="0FD215A3" w14:textId="77777777" w:rsidR="00E21C95" w:rsidRPr="00E21C95" w:rsidRDefault="00E21C95" w:rsidP="007F6E57">
            <w:pPr>
              <w:jc w:val="center"/>
              <w:rPr>
                <w:rFonts w:ascii="Times New Roman" w:hAnsi="Times New Roman" w:cs="Times New Roman"/>
              </w:rPr>
            </w:pPr>
          </w:p>
        </w:tc>
        <w:tc>
          <w:tcPr>
            <w:tcW w:w="1848" w:type="dxa"/>
            <w:vMerge w:val="restart"/>
            <w:shd w:val="clear" w:color="auto" w:fill="auto"/>
            <w:vAlign w:val="center"/>
          </w:tcPr>
          <w:p w14:paraId="0994D001" w14:textId="40680471" w:rsidR="00E21C95" w:rsidRPr="00E21C95" w:rsidRDefault="00E21C95" w:rsidP="007F6E57">
            <w:pPr>
              <w:rPr>
                <w:rFonts w:ascii="Times New Roman" w:hAnsi="Times New Roman" w:cs="Times New Roman"/>
              </w:rPr>
            </w:pPr>
            <w:r w:rsidRPr="00E21C95">
              <w:rPr>
                <w:rFonts w:ascii="Times New Roman" w:hAnsi="Times New Roman" w:cs="Times New Roman"/>
              </w:rPr>
              <w:t>Senyvo amžiaus asmenys</w:t>
            </w:r>
          </w:p>
        </w:tc>
        <w:tc>
          <w:tcPr>
            <w:tcW w:w="3047" w:type="dxa"/>
            <w:shd w:val="clear" w:color="auto" w:fill="auto"/>
            <w:vAlign w:val="center"/>
          </w:tcPr>
          <w:p w14:paraId="2CFC7C46" w14:textId="443BDCE2" w:rsidR="00E21C95" w:rsidRPr="00E21C95" w:rsidRDefault="00E21C95" w:rsidP="00132E99">
            <w:pPr>
              <w:jc w:val="center"/>
              <w:rPr>
                <w:rFonts w:ascii="Times New Roman" w:hAnsi="Times New Roman" w:cs="Times New Roman"/>
              </w:rPr>
            </w:pPr>
            <w:r w:rsidRPr="00E21C95">
              <w:rPr>
                <w:rFonts w:ascii="Times New Roman" w:hAnsi="Times New Roman" w:cs="Times New Roman"/>
              </w:rPr>
              <w:t>Ilgalaikė</w:t>
            </w:r>
          </w:p>
        </w:tc>
        <w:tc>
          <w:tcPr>
            <w:tcW w:w="1584" w:type="dxa"/>
            <w:vMerge/>
            <w:shd w:val="clear" w:color="auto" w:fill="auto"/>
            <w:vAlign w:val="center"/>
          </w:tcPr>
          <w:p w14:paraId="6D384EF6" w14:textId="77777777" w:rsidR="00E21C95" w:rsidRPr="00E21C95" w:rsidRDefault="00E21C95" w:rsidP="007F6E57">
            <w:pPr>
              <w:jc w:val="center"/>
              <w:rPr>
                <w:rFonts w:ascii="Times New Roman" w:hAnsi="Times New Roman" w:cs="Times New Roman"/>
              </w:rPr>
            </w:pPr>
          </w:p>
        </w:tc>
        <w:tc>
          <w:tcPr>
            <w:tcW w:w="1606" w:type="dxa"/>
            <w:vMerge/>
            <w:shd w:val="clear" w:color="auto" w:fill="auto"/>
            <w:vAlign w:val="center"/>
          </w:tcPr>
          <w:p w14:paraId="243A22CA" w14:textId="77777777" w:rsidR="00E21C95" w:rsidRPr="00E21C95" w:rsidRDefault="00E21C95" w:rsidP="007F6E57">
            <w:pPr>
              <w:jc w:val="center"/>
              <w:rPr>
                <w:rFonts w:ascii="Times New Roman" w:hAnsi="Times New Roman" w:cs="Times New Roman"/>
              </w:rPr>
            </w:pPr>
          </w:p>
        </w:tc>
      </w:tr>
      <w:tr w:rsidR="00E21C95" w:rsidRPr="00E21C95" w14:paraId="03DC8D7C" w14:textId="77777777" w:rsidTr="00132E99">
        <w:trPr>
          <w:trHeight w:val="510"/>
        </w:trPr>
        <w:tc>
          <w:tcPr>
            <w:tcW w:w="1549" w:type="dxa"/>
            <w:vMerge/>
            <w:shd w:val="clear" w:color="auto" w:fill="auto"/>
            <w:vAlign w:val="center"/>
          </w:tcPr>
          <w:p w14:paraId="6CCA65AC" w14:textId="77777777" w:rsidR="00E21C95" w:rsidRPr="00E21C95" w:rsidRDefault="00E21C95" w:rsidP="007F6E57">
            <w:pPr>
              <w:jc w:val="center"/>
              <w:rPr>
                <w:rFonts w:ascii="Times New Roman" w:hAnsi="Times New Roman" w:cs="Times New Roman"/>
              </w:rPr>
            </w:pPr>
          </w:p>
        </w:tc>
        <w:tc>
          <w:tcPr>
            <w:tcW w:w="1848" w:type="dxa"/>
            <w:vMerge/>
            <w:shd w:val="clear" w:color="auto" w:fill="auto"/>
            <w:vAlign w:val="center"/>
          </w:tcPr>
          <w:p w14:paraId="2BAB6A6D" w14:textId="77777777" w:rsidR="00E21C95" w:rsidRPr="00E21C95" w:rsidRDefault="00E21C95" w:rsidP="007F6E57">
            <w:pPr>
              <w:rPr>
                <w:rFonts w:ascii="Times New Roman" w:hAnsi="Times New Roman" w:cs="Times New Roman"/>
              </w:rPr>
            </w:pPr>
          </w:p>
        </w:tc>
        <w:tc>
          <w:tcPr>
            <w:tcW w:w="3047" w:type="dxa"/>
            <w:shd w:val="clear" w:color="auto" w:fill="auto"/>
            <w:vAlign w:val="center"/>
          </w:tcPr>
          <w:p w14:paraId="43C79A35" w14:textId="5BF0D324" w:rsidR="00E21C95" w:rsidRPr="00E21C95" w:rsidRDefault="00E21C95" w:rsidP="00132E99">
            <w:pPr>
              <w:jc w:val="center"/>
              <w:rPr>
                <w:rFonts w:ascii="Times New Roman" w:hAnsi="Times New Roman" w:cs="Times New Roman"/>
              </w:rPr>
            </w:pPr>
            <w:proofErr w:type="spellStart"/>
            <w:r w:rsidRPr="00E21C95">
              <w:rPr>
                <w:rFonts w:ascii="Times New Roman" w:hAnsi="Times New Roman" w:cs="Times New Roman"/>
              </w:rPr>
              <w:t>Vid</w:t>
            </w:r>
            <w:proofErr w:type="spellEnd"/>
            <w:r w:rsidR="00063FA9">
              <w:rPr>
                <w:rFonts w:ascii="Times New Roman" w:hAnsi="Times New Roman" w:cs="Times New Roman"/>
              </w:rPr>
              <w:t>.</w:t>
            </w:r>
            <w:r w:rsidRPr="00E21C95">
              <w:rPr>
                <w:rFonts w:ascii="Times New Roman" w:hAnsi="Times New Roman" w:cs="Times New Roman"/>
              </w:rPr>
              <w:t>: 1</w:t>
            </w:r>
            <w:r w:rsidR="00E9724C">
              <w:rPr>
                <w:rFonts w:ascii="Times New Roman" w:hAnsi="Times New Roman" w:cs="Times New Roman"/>
              </w:rPr>
              <w:t xml:space="preserve"> </w:t>
            </w:r>
            <w:r w:rsidRPr="00E21C95">
              <w:rPr>
                <w:rFonts w:ascii="Times New Roman" w:hAnsi="Times New Roman" w:cs="Times New Roman"/>
              </w:rPr>
              <w:t>078,84</w:t>
            </w:r>
          </w:p>
          <w:p w14:paraId="6A1EA3A6" w14:textId="40E1046A" w:rsidR="00E21C95" w:rsidRPr="00E21C95" w:rsidRDefault="00E21C95" w:rsidP="00132E99">
            <w:pPr>
              <w:jc w:val="center"/>
              <w:rPr>
                <w:rFonts w:ascii="Times New Roman" w:hAnsi="Times New Roman" w:cs="Times New Roman"/>
              </w:rPr>
            </w:pPr>
            <w:proofErr w:type="spellStart"/>
            <w:r w:rsidRPr="00E21C95">
              <w:rPr>
                <w:rFonts w:ascii="Times New Roman" w:hAnsi="Times New Roman" w:cs="Times New Roman"/>
              </w:rPr>
              <w:t>Maks</w:t>
            </w:r>
            <w:proofErr w:type="spellEnd"/>
            <w:r w:rsidR="00063FA9">
              <w:rPr>
                <w:rFonts w:ascii="Times New Roman" w:hAnsi="Times New Roman" w:cs="Times New Roman"/>
              </w:rPr>
              <w:t>.</w:t>
            </w:r>
            <w:r w:rsidRPr="00E21C95">
              <w:rPr>
                <w:rFonts w:ascii="Times New Roman" w:hAnsi="Times New Roman" w:cs="Times New Roman"/>
              </w:rPr>
              <w:t>: 1</w:t>
            </w:r>
            <w:r w:rsidR="00E9724C">
              <w:rPr>
                <w:rFonts w:ascii="Times New Roman" w:hAnsi="Times New Roman" w:cs="Times New Roman"/>
              </w:rPr>
              <w:t xml:space="preserve"> </w:t>
            </w:r>
            <w:r w:rsidRPr="00E21C95">
              <w:rPr>
                <w:rFonts w:ascii="Times New Roman" w:hAnsi="Times New Roman" w:cs="Times New Roman"/>
              </w:rPr>
              <w:t>673,10</w:t>
            </w:r>
          </w:p>
        </w:tc>
        <w:tc>
          <w:tcPr>
            <w:tcW w:w="1584" w:type="dxa"/>
            <w:vMerge/>
            <w:shd w:val="clear" w:color="auto" w:fill="auto"/>
            <w:vAlign w:val="center"/>
          </w:tcPr>
          <w:p w14:paraId="3478FF28" w14:textId="77777777" w:rsidR="00E21C95" w:rsidRPr="00E21C95" w:rsidRDefault="00E21C95" w:rsidP="007F6E57">
            <w:pPr>
              <w:jc w:val="center"/>
              <w:rPr>
                <w:rFonts w:ascii="Times New Roman" w:hAnsi="Times New Roman" w:cs="Times New Roman"/>
              </w:rPr>
            </w:pPr>
          </w:p>
        </w:tc>
        <w:tc>
          <w:tcPr>
            <w:tcW w:w="1606" w:type="dxa"/>
            <w:vMerge/>
            <w:shd w:val="clear" w:color="auto" w:fill="auto"/>
            <w:vAlign w:val="center"/>
          </w:tcPr>
          <w:p w14:paraId="20E171EE" w14:textId="77777777" w:rsidR="00E21C95" w:rsidRPr="00E21C95" w:rsidRDefault="00E21C95" w:rsidP="007F6E57">
            <w:pPr>
              <w:jc w:val="center"/>
              <w:rPr>
                <w:rFonts w:ascii="Times New Roman" w:hAnsi="Times New Roman" w:cs="Times New Roman"/>
              </w:rPr>
            </w:pPr>
          </w:p>
        </w:tc>
      </w:tr>
      <w:tr w:rsidR="00E21C95" w:rsidRPr="00E21C95" w14:paraId="03D6507F" w14:textId="77777777" w:rsidTr="00C63D4E">
        <w:trPr>
          <w:trHeight w:val="360"/>
        </w:trPr>
        <w:tc>
          <w:tcPr>
            <w:tcW w:w="1549" w:type="dxa"/>
            <w:vMerge/>
            <w:shd w:val="clear" w:color="auto" w:fill="auto"/>
            <w:vAlign w:val="center"/>
          </w:tcPr>
          <w:p w14:paraId="1B290F2C" w14:textId="77777777" w:rsidR="00E21C95" w:rsidRPr="00E21C95" w:rsidRDefault="00E21C95" w:rsidP="007F6E57">
            <w:pPr>
              <w:jc w:val="center"/>
              <w:rPr>
                <w:rFonts w:ascii="Times New Roman" w:hAnsi="Times New Roman" w:cs="Times New Roman"/>
              </w:rPr>
            </w:pPr>
          </w:p>
        </w:tc>
        <w:tc>
          <w:tcPr>
            <w:tcW w:w="1848" w:type="dxa"/>
            <w:vMerge/>
            <w:shd w:val="clear" w:color="auto" w:fill="auto"/>
            <w:vAlign w:val="center"/>
          </w:tcPr>
          <w:p w14:paraId="1137D7F0" w14:textId="77777777" w:rsidR="00E21C95" w:rsidRPr="00E21C95" w:rsidRDefault="00E21C95" w:rsidP="007F6E57">
            <w:pPr>
              <w:rPr>
                <w:rFonts w:ascii="Times New Roman" w:hAnsi="Times New Roman" w:cs="Times New Roman"/>
              </w:rPr>
            </w:pPr>
          </w:p>
        </w:tc>
        <w:tc>
          <w:tcPr>
            <w:tcW w:w="3047" w:type="dxa"/>
            <w:shd w:val="clear" w:color="auto" w:fill="auto"/>
            <w:vAlign w:val="center"/>
          </w:tcPr>
          <w:p w14:paraId="2663DA92" w14:textId="3CD85D7C" w:rsidR="00E21C95" w:rsidRPr="00E21C95" w:rsidRDefault="00E21C95" w:rsidP="00132E99">
            <w:pPr>
              <w:jc w:val="center"/>
              <w:rPr>
                <w:rFonts w:ascii="Times New Roman" w:hAnsi="Times New Roman" w:cs="Times New Roman"/>
              </w:rPr>
            </w:pPr>
            <w:r w:rsidRPr="00E21C95">
              <w:rPr>
                <w:rFonts w:ascii="Times New Roman" w:hAnsi="Times New Roman" w:cs="Times New Roman"/>
              </w:rPr>
              <w:t xml:space="preserve">Trumpalaikė </w:t>
            </w:r>
            <w:r w:rsidR="00E9724C">
              <w:rPr>
                <w:rFonts w:ascii="Times New Roman" w:hAnsi="Times New Roman" w:cs="Times New Roman"/>
              </w:rPr>
              <w:t>–</w:t>
            </w:r>
            <w:r w:rsidRPr="00E21C95">
              <w:rPr>
                <w:rFonts w:ascii="Times New Roman" w:hAnsi="Times New Roman" w:cs="Times New Roman"/>
              </w:rPr>
              <w:t xml:space="preserve"> nepateikta</w:t>
            </w:r>
          </w:p>
        </w:tc>
        <w:tc>
          <w:tcPr>
            <w:tcW w:w="1584" w:type="dxa"/>
            <w:vMerge/>
            <w:shd w:val="clear" w:color="auto" w:fill="auto"/>
            <w:vAlign w:val="center"/>
          </w:tcPr>
          <w:p w14:paraId="5FC4D859" w14:textId="77777777" w:rsidR="00E21C95" w:rsidRPr="00E21C95" w:rsidRDefault="00E21C95" w:rsidP="007F6E57">
            <w:pPr>
              <w:jc w:val="center"/>
              <w:rPr>
                <w:rFonts w:ascii="Times New Roman" w:hAnsi="Times New Roman" w:cs="Times New Roman"/>
              </w:rPr>
            </w:pPr>
          </w:p>
        </w:tc>
        <w:tc>
          <w:tcPr>
            <w:tcW w:w="1606" w:type="dxa"/>
            <w:vMerge/>
            <w:shd w:val="clear" w:color="auto" w:fill="auto"/>
            <w:vAlign w:val="center"/>
          </w:tcPr>
          <w:p w14:paraId="1DACA8D9" w14:textId="77777777" w:rsidR="00E21C95" w:rsidRPr="00E21C95" w:rsidRDefault="00E21C95" w:rsidP="007F6E57">
            <w:pPr>
              <w:jc w:val="center"/>
              <w:rPr>
                <w:rFonts w:ascii="Times New Roman" w:hAnsi="Times New Roman" w:cs="Times New Roman"/>
              </w:rPr>
            </w:pPr>
          </w:p>
        </w:tc>
      </w:tr>
      <w:tr w:rsidR="00E21C95" w:rsidRPr="00E21C95" w14:paraId="3C840669" w14:textId="77777777" w:rsidTr="00132E99">
        <w:trPr>
          <w:trHeight w:val="279"/>
        </w:trPr>
        <w:tc>
          <w:tcPr>
            <w:tcW w:w="1549" w:type="dxa"/>
            <w:vMerge/>
            <w:shd w:val="clear" w:color="auto" w:fill="auto"/>
            <w:vAlign w:val="center"/>
          </w:tcPr>
          <w:p w14:paraId="6498DE20" w14:textId="77777777" w:rsidR="00E21C95" w:rsidRPr="00E21C95" w:rsidRDefault="00E21C95" w:rsidP="007F6E57">
            <w:pPr>
              <w:jc w:val="center"/>
              <w:rPr>
                <w:rFonts w:ascii="Times New Roman" w:hAnsi="Times New Roman" w:cs="Times New Roman"/>
              </w:rPr>
            </w:pPr>
          </w:p>
        </w:tc>
        <w:tc>
          <w:tcPr>
            <w:tcW w:w="1848" w:type="dxa"/>
            <w:vMerge w:val="restart"/>
            <w:shd w:val="clear" w:color="auto" w:fill="auto"/>
            <w:vAlign w:val="center"/>
          </w:tcPr>
          <w:p w14:paraId="578E6B75" w14:textId="4C18591D" w:rsidR="00E21C95" w:rsidRPr="00E21C95" w:rsidRDefault="00E21C95" w:rsidP="007F6E57">
            <w:pPr>
              <w:rPr>
                <w:rFonts w:ascii="Times New Roman" w:hAnsi="Times New Roman" w:cs="Times New Roman"/>
              </w:rPr>
            </w:pPr>
            <w:r w:rsidRPr="00E21C95">
              <w:rPr>
                <w:rFonts w:ascii="Times New Roman" w:hAnsi="Times New Roman" w:cs="Times New Roman"/>
              </w:rPr>
              <w:t>Suaugę asmenys su negalia</w:t>
            </w:r>
          </w:p>
        </w:tc>
        <w:tc>
          <w:tcPr>
            <w:tcW w:w="3047" w:type="dxa"/>
            <w:shd w:val="clear" w:color="auto" w:fill="auto"/>
            <w:vAlign w:val="center"/>
          </w:tcPr>
          <w:p w14:paraId="0DBD4EAF" w14:textId="56C88E63" w:rsidR="00E21C95" w:rsidRPr="00E21C95" w:rsidRDefault="00E21C95" w:rsidP="003D551E">
            <w:pPr>
              <w:jc w:val="center"/>
              <w:rPr>
                <w:rFonts w:ascii="Times New Roman" w:hAnsi="Times New Roman" w:cs="Times New Roman"/>
              </w:rPr>
            </w:pPr>
            <w:r w:rsidRPr="00E21C95">
              <w:rPr>
                <w:rFonts w:ascii="Times New Roman" w:hAnsi="Times New Roman" w:cs="Times New Roman"/>
              </w:rPr>
              <w:t>Ilgalaikė</w:t>
            </w:r>
          </w:p>
        </w:tc>
        <w:tc>
          <w:tcPr>
            <w:tcW w:w="1584" w:type="dxa"/>
            <w:vMerge/>
            <w:shd w:val="clear" w:color="auto" w:fill="auto"/>
            <w:vAlign w:val="center"/>
          </w:tcPr>
          <w:p w14:paraId="3280479F" w14:textId="77777777" w:rsidR="00E21C95" w:rsidRPr="00E21C95" w:rsidRDefault="00E21C95" w:rsidP="007F6E57">
            <w:pPr>
              <w:jc w:val="center"/>
              <w:rPr>
                <w:rFonts w:ascii="Times New Roman" w:hAnsi="Times New Roman" w:cs="Times New Roman"/>
              </w:rPr>
            </w:pPr>
          </w:p>
        </w:tc>
        <w:tc>
          <w:tcPr>
            <w:tcW w:w="1606" w:type="dxa"/>
            <w:vMerge/>
            <w:shd w:val="clear" w:color="auto" w:fill="auto"/>
            <w:vAlign w:val="center"/>
          </w:tcPr>
          <w:p w14:paraId="7E487381" w14:textId="77777777" w:rsidR="00E21C95" w:rsidRPr="00E21C95" w:rsidRDefault="00E21C95" w:rsidP="007F6E57">
            <w:pPr>
              <w:jc w:val="center"/>
              <w:rPr>
                <w:rFonts w:ascii="Times New Roman" w:hAnsi="Times New Roman" w:cs="Times New Roman"/>
              </w:rPr>
            </w:pPr>
          </w:p>
        </w:tc>
      </w:tr>
      <w:tr w:rsidR="00E21C95" w:rsidRPr="00E21C95" w14:paraId="5ADDCE01" w14:textId="77777777" w:rsidTr="00132E99">
        <w:trPr>
          <w:trHeight w:val="590"/>
        </w:trPr>
        <w:tc>
          <w:tcPr>
            <w:tcW w:w="1549" w:type="dxa"/>
            <w:vMerge/>
            <w:shd w:val="clear" w:color="auto" w:fill="auto"/>
            <w:vAlign w:val="center"/>
          </w:tcPr>
          <w:p w14:paraId="134CFF51" w14:textId="77777777" w:rsidR="00E21C95" w:rsidRPr="00E21C95" w:rsidRDefault="00E21C95" w:rsidP="007F6E57">
            <w:pPr>
              <w:jc w:val="center"/>
              <w:rPr>
                <w:rFonts w:ascii="Times New Roman" w:hAnsi="Times New Roman" w:cs="Times New Roman"/>
              </w:rPr>
            </w:pPr>
          </w:p>
        </w:tc>
        <w:tc>
          <w:tcPr>
            <w:tcW w:w="1848" w:type="dxa"/>
            <w:vMerge/>
            <w:shd w:val="clear" w:color="auto" w:fill="auto"/>
            <w:vAlign w:val="center"/>
          </w:tcPr>
          <w:p w14:paraId="0BEB8538" w14:textId="77777777" w:rsidR="00E21C95" w:rsidRPr="00E21C95" w:rsidRDefault="00E21C95" w:rsidP="007F6E57">
            <w:pPr>
              <w:rPr>
                <w:rFonts w:ascii="Times New Roman" w:hAnsi="Times New Roman" w:cs="Times New Roman"/>
              </w:rPr>
            </w:pPr>
          </w:p>
        </w:tc>
        <w:tc>
          <w:tcPr>
            <w:tcW w:w="3047" w:type="dxa"/>
            <w:shd w:val="clear" w:color="auto" w:fill="auto"/>
            <w:vAlign w:val="center"/>
          </w:tcPr>
          <w:p w14:paraId="2B1DF721" w14:textId="13732569" w:rsidR="00E21C95" w:rsidRPr="00E21C95" w:rsidRDefault="00E21C95" w:rsidP="00132E99">
            <w:pPr>
              <w:jc w:val="center"/>
              <w:rPr>
                <w:rFonts w:ascii="Times New Roman" w:hAnsi="Times New Roman" w:cs="Times New Roman"/>
              </w:rPr>
            </w:pPr>
            <w:proofErr w:type="spellStart"/>
            <w:r w:rsidRPr="00E21C95">
              <w:rPr>
                <w:rFonts w:ascii="Times New Roman" w:hAnsi="Times New Roman" w:cs="Times New Roman"/>
              </w:rPr>
              <w:t>Vid</w:t>
            </w:r>
            <w:proofErr w:type="spellEnd"/>
            <w:r w:rsidR="00063FA9">
              <w:rPr>
                <w:rFonts w:ascii="Times New Roman" w:hAnsi="Times New Roman" w:cs="Times New Roman"/>
              </w:rPr>
              <w:t>.</w:t>
            </w:r>
            <w:r w:rsidRPr="00E21C95">
              <w:rPr>
                <w:rFonts w:ascii="Times New Roman" w:hAnsi="Times New Roman" w:cs="Times New Roman"/>
              </w:rPr>
              <w:t>: 1</w:t>
            </w:r>
            <w:r w:rsidR="00E9724C">
              <w:rPr>
                <w:rFonts w:ascii="Times New Roman" w:hAnsi="Times New Roman" w:cs="Times New Roman"/>
              </w:rPr>
              <w:t xml:space="preserve"> </w:t>
            </w:r>
            <w:r w:rsidRPr="00E21C95">
              <w:rPr>
                <w:rFonts w:ascii="Times New Roman" w:hAnsi="Times New Roman" w:cs="Times New Roman"/>
              </w:rPr>
              <w:t>150,49</w:t>
            </w:r>
          </w:p>
          <w:p w14:paraId="6562710F" w14:textId="436EEAE3" w:rsidR="00E21C95" w:rsidRPr="00E21C95" w:rsidRDefault="00E21C95" w:rsidP="00132E99">
            <w:pPr>
              <w:jc w:val="center"/>
              <w:rPr>
                <w:rFonts w:ascii="Times New Roman" w:hAnsi="Times New Roman" w:cs="Times New Roman"/>
              </w:rPr>
            </w:pPr>
            <w:r w:rsidRPr="00E21C95">
              <w:rPr>
                <w:rFonts w:ascii="Times New Roman" w:hAnsi="Times New Roman" w:cs="Times New Roman"/>
              </w:rPr>
              <w:t>Maks</w:t>
            </w:r>
            <w:r w:rsidR="00063FA9">
              <w:rPr>
                <w:rFonts w:ascii="Times New Roman" w:hAnsi="Times New Roman" w:cs="Times New Roman"/>
              </w:rPr>
              <w:t>.</w:t>
            </w:r>
            <w:r w:rsidRPr="00E21C95">
              <w:rPr>
                <w:rFonts w:ascii="Times New Roman" w:hAnsi="Times New Roman" w:cs="Times New Roman"/>
              </w:rPr>
              <w:t>:2</w:t>
            </w:r>
            <w:r w:rsidR="00E9724C">
              <w:rPr>
                <w:rFonts w:ascii="Times New Roman" w:hAnsi="Times New Roman" w:cs="Times New Roman"/>
              </w:rPr>
              <w:t xml:space="preserve"> </w:t>
            </w:r>
            <w:r w:rsidRPr="00E21C95">
              <w:rPr>
                <w:rFonts w:ascii="Times New Roman" w:hAnsi="Times New Roman" w:cs="Times New Roman"/>
              </w:rPr>
              <w:t>835,77</w:t>
            </w:r>
          </w:p>
        </w:tc>
        <w:tc>
          <w:tcPr>
            <w:tcW w:w="1584" w:type="dxa"/>
            <w:vMerge/>
            <w:shd w:val="clear" w:color="auto" w:fill="auto"/>
            <w:vAlign w:val="center"/>
          </w:tcPr>
          <w:p w14:paraId="0C9843BD" w14:textId="77777777" w:rsidR="00E21C95" w:rsidRPr="00E21C95" w:rsidRDefault="00E21C95" w:rsidP="007F6E57">
            <w:pPr>
              <w:jc w:val="center"/>
              <w:rPr>
                <w:rFonts w:ascii="Times New Roman" w:hAnsi="Times New Roman" w:cs="Times New Roman"/>
              </w:rPr>
            </w:pPr>
          </w:p>
        </w:tc>
        <w:tc>
          <w:tcPr>
            <w:tcW w:w="1606" w:type="dxa"/>
            <w:vMerge/>
            <w:shd w:val="clear" w:color="auto" w:fill="auto"/>
            <w:vAlign w:val="center"/>
          </w:tcPr>
          <w:p w14:paraId="486B63BB" w14:textId="77777777" w:rsidR="00E21C95" w:rsidRPr="00E21C95" w:rsidRDefault="00E21C95" w:rsidP="007F6E57">
            <w:pPr>
              <w:jc w:val="center"/>
              <w:rPr>
                <w:rFonts w:ascii="Times New Roman" w:hAnsi="Times New Roman" w:cs="Times New Roman"/>
              </w:rPr>
            </w:pPr>
          </w:p>
        </w:tc>
      </w:tr>
      <w:tr w:rsidR="00E21C95" w:rsidRPr="00E21C95" w14:paraId="1865406F" w14:textId="77777777" w:rsidTr="00F50D46">
        <w:trPr>
          <w:trHeight w:val="249"/>
        </w:trPr>
        <w:tc>
          <w:tcPr>
            <w:tcW w:w="1549" w:type="dxa"/>
            <w:vMerge/>
            <w:shd w:val="clear" w:color="auto" w:fill="auto"/>
            <w:vAlign w:val="center"/>
          </w:tcPr>
          <w:p w14:paraId="50199E3A" w14:textId="77777777" w:rsidR="00E21C95" w:rsidRPr="00E21C95" w:rsidRDefault="00E21C95" w:rsidP="007F6E57">
            <w:pPr>
              <w:jc w:val="center"/>
              <w:rPr>
                <w:rFonts w:ascii="Times New Roman" w:hAnsi="Times New Roman" w:cs="Times New Roman"/>
              </w:rPr>
            </w:pPr>
          </w:p>
        </w:tc>
        <w:tc>
          <w:tcPr>
            <w:tcW w:w="1848" w:type="dxa"/>
            <w:vMerge/>
            <w:shd w:val="clear" w:color="auto" w:fill="auto"/>
            <w:vAlign w:val="center"/>
          </w:tcPr>
          <w:p w14:paraId="01D7F15D" w14:textId="77777777" w:rsidR="00E21C95" w:rsidRPr="00E21C95" w:rsidRDefault="00E21C95" w:rsidP="007F6E57">
            <w:pPr>
              <w:rPr>
                <w:rFonts w:ascii="Times New Roman" w:hAnsi="Times New Roman" w:cs="Times New Roman"/>
              </w:rPr>
            </w:pPr>
          </w:p>
        </w:tc>
        <w:tc>
          <w:tcPr>
            <w:tcW w:w="3047" w:type="dxa"/>
            <w:shd w:val="clear" w:color="auto" w:fill="auto"/>
            <w:vAlign w:val="center"/>
          </w:tcPr>
          <w:p w14:paraId="54532B8A" w14:textId="21AA510F" w:rsidR="00E21C95" w:rsidRPr="00E21C95" w:rsidRDefault="00E21C95" w:rsidP="00132E99">
            <w:pPr>
              <w:jc w:val="center"/>
              <w:rPr>
                <w:rFonts w:ascii="Times New Roman" w:hAnsi="Times New Roman" w:cs="Times New Roman"/>
              </w:rPr>
            </w:pPr>
            <w:r w:rsidRPr="00E21C95">
              <w:rPr>
                <w:rFonts w:ascii="Times New Roman" w:hAnsi="Times New Roman" w:cs="Times New Roman"/>
              </w:rPr>
              <w:t>Trumpalaikė</w:t>
            </w:r>
          </w:p>
        </w:tc>
        <w:tc>
          <w:tcPr>
            <w:tcW w:w="1584" w:type="dxa"/>
            <w:vMerge/>
            <w:shd w:val="clear" w:color="auto" w:fill="auto"/>
            <w:vAlign w:val="center"/>
          </w:tcPr>
          <w:p w14:paraId="15BA342A" w14:textId="77777777" w:rsidR="00E21C95" w:rsidRPr="00E21C95" w:rsidRDefault="00E21C95" w:rsidP="007F6E57">
            <w:pPr>
              <w:jc w:val="center"/>
              <w:rPr>
                <w:rFonts w:ascii="Times New Roman" w:hAnsi="Times New Roman" w:cs="Times New Roman"/>
              </w:rPr>
            </w:pPr>
          </w:p>
        </w:tc>
        <w:tc>
          <w:tcPr>
            <w:tcW w:w="1606" w:type="dxa"/>
            <w:vMerge/>
            <w:shd w:val="clear" w:color="auto" w:fill="auto"/>
            <w:vAlign w:val="center"/>
          </w:tcPr>
          <w:p w14:paraId="236FF05F" w14:textId="77777777" w:rsidR="00E21C95" w:rsidRPr="00E21C95" w:rsidRDefault="00E21C95" w:rsidP="007F6E57">
            <w:pPr>
              <w:jc w:val="center"/>
              <w:rPr>
                <w:rFonts w:ascii="Times New Roman" w:hAnsi="Times New Roman" w:cs="Times New Roman"/>
              </w:rPr>
            </w:pPr>
          </w:p>
        </w:tc>
      </w:tr>
      <w:tr w:rsidR="00E21C95" w:rsidRPr="00E21C95" w14:paraId="0421D2C6" w14:textId="77777777" w:rsidTr="00C63D4E">
        <w:trPr>
          <w:trHeight w:val="640"/>
        </w:trPr>
        <w:tc>
          <w:tcPr>
            <w:tcW w:w="1549" w:type="dxa"/>
            <w:vMerge/>
            <w:shd w:val="clear" w:color="auto" w:fill="auto"/>
            <w:vAlign w:val="center"/>
          </w:tcPr>
          <w:p w14:paraId="034D649B" w14:textId="77777777" w:rsidR="00E21C95" w:rsidRPr="00E21C95" w:rsidRDefault="00E21C95" w:rsidP="007F6E57">
            <w:pPr>
              <w:jc w:val="center"/>
              <w:rPr>
                <w:rFonts w:ascii="Times New Roman" w:hAnsi="Times New Roman" w:cs="Times New Roman"/>
              </w:rPr>
            </w:pPr>
          </w:p>
        </w:tc>
        <w:tc>
          <w:tcPr>
            <w:tcW w:w="1848" w:type="dxa"/>
            <w:vMerge/>
            <w:shd w:val="clear" w:color="auto" w:fill="auto"/>
            <w:vAlign w:val="center"/>
          </w:tcPr>
          <w:p w14:paraId="4B193C9D" w14:textId="77777777" w:rsidR="00E21C95" w:rsidRPr="00E21C95" w:rsidRDefault="00E21C95" w:rsidP="007F6E57">
            <w:pPr>
              <w:rPr>
                <w:rFonts w:ascii="Times New Roman" w:hAnsi="Times New Roman" w:cs="Times New Roman"/>
              </w:rPr>
            </w:pPr>
          </w:p>
        </w:tc>
        <w:tc>
          <w:tcPr>
            <w:tcW w:w="3047" w:type="dxa"/>
            <w:shd w:val="clear" w:color="auto" w:fill="auto"/>
            <w:vAlign w:val="center"/>
          </w:tcPr>
          <w:p w14:paraId="3FE49F35" w14:textId="1135D3B8" w:rsidR="00E21C95" w:rsidRPr="00E21C95" w:rsidRDefault="00E21C95" w:rsidP="00132E99">
            <w:pPr>
              <w:jc w:val="center"/>
              <w:rPr>
                <w:rFonts w:ascii="Times New Roman" w:hAnsi="Times New Roman" w:cs="Times New Roman"/>
              </w:rPr>
            </w:pPr>
            <w:r w:rsidRPr="00E21C95">
              <w:rPr>
                <w:rFonts w:ascii="Times New Roman" w:hAnsi="Times New Roman" w:cs="Times New Roman"/>
              </w:rPr>
              <w:t>Vid</w:t>
            </w:r>
            <w:r w:rsidR="00063FA9">
              <w:rPr>
                <w:rFonts w:ascii="Times New Roman" w:hAnsi="Times New Roman" w:cs="Times New Roman"/>
              </w:rPr>
              <w:t>.</w:t>
            </w:r>
            <w:r w:rsidRPr="00E21C95">
              <w:rPr>
                <w:rFonts w:ascii="Times New Roman" w:hAnsi="Times New Roman" w:cs="Times New Roman"/>
              </w:rPr>
              <w:t>:1</w:t>
            </w:r>
            <w:r w:rsidR="00E9724C">
              <w:rPr>
                <w:rFonts w:ascii="Times New Roman" w:hAnsi="Times New Roman" w:cs="Times New Roman"/>
              </w:rPr>
              <w:t xml:space="preserve"> </w:t>
            </w:r>
            <w:r w:rsidRPr="00E21C95">
              <w:rPr>
                <w:rFonts w:ascii="Times New Roman" w:hAnsi="Times New Roman" w:cs="Times New Roman"/>
              </w:rPr>
              <w:t>069,50</w:t>
            </w:r>
          </w:p>
          <w:p w14:paraId="2237369F" w14:textId="5907F7BC" w:rsidR="00E21C95" w:rsidRPr="00E21C95" w:rsidRDefault="00E21C95" w:rsidP="00132E99">
            <w:pPr>
              <w:jc w:val="center"/>
              <w:rPr>
                <w:rFonts w:ascii="Times New Roman" w:hAnsi="Times New Roman" w:cs="Times New Roman"/>
              </w:rPr>
            </w:pPr>
            <w:proofErr w:type="spellStart"/>
            <w:r w:rsidRPr="00E21C95">
              <w:rPr>
                <w:rFonts w:ascii="Times New Roman" w:hAnsi="Times New Roman" w:cs="Times New Roman"/>
              </w:rPr>
              <w:t>Maks</w:t>
            </w:r>
            <w:proofErr w:type="spellEnd"/>
            <w:r w:rsidR="00063FA9">
              <w:rPr>
                <w:rFonts w:ascii="Times New Roman" w:hAnsi="Times New Roman" w:cs="Times New Roman"/>
              </w:rPr>
              <w:t>.</w:t>
            </w:r>
            <w:r w:rsidRPr="00E21C95">
              <w:rPr>
                <w:rFonts w:ascii="Times New Roman" w:hAnsi="Times New Roman" w:cs="Times New Roman"/>
              </w:rPr>
              <w:t>: 1</w:t>
            </w:r>
            <w:r w:rsidR="00E9724C">
              <w:rPr>
                <w:rFonts w:ascii="Times New Roman" w:hAnsi="Times New Roman" w:cs="Times New Roman"/>
              </w:rPr>
              <w:t xml:space="preserve"> </w:t>
            </w:r>
            <w:r w:rsidRPr="00E21C95">
              <w:rPr>
                <w:rFonts w:ascii="Times New Roman" w:hAnsi="Times New Roman" w:cs="Times New Roman"/>
              </w:rPr>
              <w:t>338,50</w:t>
            </w:r>
          </w:p>
        </w:tc>
        <w:tc>
          <w:tcPr>
            <w:tcW w:w="1584" w:type="dxa"/>
            <w:vMerge/>
            <w:shd w:val="clear" w:color="auto" w:fill="auto"/>
            <w:vAlign w:val="center"/>
          </w:tcPr>
          <w:p w14:paraId="3B37253D" w14:textId="77777777" w:rsidR="00E21C95" w:rsidRPr="00E21C95" w:rsidRDefault="00E21C95" w:rsidP="007F6E57">
            <w:pPr>
              <w:jc w:val="center"/>
              <w:rPr>
                <w:rFonts w:ascii="Times New Roman" w:hAnsi="Times New Roman" w:cs="Times New Roman"/>
              </w:rPr>
            </w:pPr>
          </w:p>
        </w:tc>
        <w:tc>
          <w:tcPr>
            <w:tcW w:w="1606" w:type="dxa"/>
            <w:vMerge/>
            <w:shd w:val="clear" w:color="auto" w:fill="auto"/>
            <w:vAlign w:val="center"/>
          </w:tcPr>
          <w:p w14:paraId="4D9C66D5" w14:textId="77777777" w:rsidR="00E21C95" w:rsidRPr="00E21C95" w:rsidRDefault="00E21C95" w:rsidP="007F6E57">
            <w:pPr>
              <w:jc w:val="center"/>
              <w:rPr>
                <w:rFonts w:ascii="Times New Roman" w:hAnsi="Times New Roman" w:cs="Times New Roman"/>
              </w:rPr>
            </w:pPr>
          </w:p>
        </w:tc>
      </w:tr>
      <w:tr w:rsidR="009730CA" w:rsidRPr="00E21C95" w14:paraId="2F985115" w14:textId="77777777" w:rsidTr="00C63D4E">
        <w:trPr>
          <w:trHeight w:val="639"/>
        </w:trPr>
        <w:tc>
          <w:tcPr>
            <w:tcW w:w="1549" w:type="dxa"/>
            <w:vMerge/>
            <w:shd w:val="clear" w:color="auto" w:fill="auto"/>
            <w:vAlign w:val="center"/>
          </w:tcPr>
          <w:p w14:paraId="6B5D172D" w14:textId="77777777" w:rsidR="009730CA" w:rsidRPr="00E21C95" w:rsidRDefault="009730CA" w:rsidP="007F6E57">
            <w:pPr>
              <w:jc w:val="center"/>
              <w:rPr>
                <w:rFonts w:ascii="Times New Roman" w:hAnsi="Times New Roman" w:cs="Times New Roman"/>
              </w:rPr>
            </w:pPr>
          </w:p>
        </w:tc>
        <w:tc>
          <w:tcPr>
            <w:tcW w:w="1848" w:type="dxa"/>
            <w:shd w:val="clear" w:color="auto" w:fill="auto"/>
            <w:vAlign w:val="center"/>
          </w:tcPr>
          <w:p w14:paraId="6D4F0EFC" w14:textId="6B03B7EB" w:rsidR="009730CA" w:rsidRPr="00E21C95" w:rsidRDefault="009730CA" w:rsidP="007F6E57">
            <w:pPr>
              <w:rPr>
                <w:rFonts w:ascii="Times New Roman" w:hAnsi="Times New Roman" w:cs="Times New Roman"/>
              </w:rPr>
            </w:pPr>
            <w:r w:rsidRPr="00E21C95">
              <w:rPr>
                <w:rFonts w:ascii="Times New Roman" w:hAnsi="Times New Roman" w:cs="Times New Roman"/>
              </w:rPr>
              <w:t>Vaikai su sunkia negalia</w:t>
            </w:r>
          </w:p>
        </w:tc>
        <w:tc>
          <w:tcPr>
            <w:tcW w:w="3047" w:type="dxa"/>
            <w:shd w:val="clear" w:color="auto" w:fill="auto"/>
            <w:vAlign w:val="center"/>
          </w:tcPr>
          <w:p w14:paraId="0CFEBA48" w14:textId="1EA1F4DB" w:rsidR="009730CA" w:rsidRPr="00E21C95" w:rsidRDefault="009730CA" w:rsidP="003D551E">
            <w:pPr>
              <w:jc w:val="center"/>
              <w:rPr>
                <w:rFonts w:ascii="Times New Roman" w:hAnsi="Times New Roman" w:cs="Times New Roman"/>
              </w:rPr>
            </w:pPr>
            <w:r w:rsidRPr="00E21C95">
              <w:rPr>
                <w:rFonts w:ascii="Times New Roman" w:hAnsi="Times New Roman" w:cs="Times New Roman"/>
              </w:rPr>
              <w:t>Nepateikta</w:t>
            </w:r>
          </w:p>
        </w:tc>
        <w:tc>
          <w:tcPr>
            <w:tcW w:w="1584" w:type="dxa"/>
            <w:vMerge w:val="restart"/>
            <w:shd w:val="clear" w:color="auto" w:fill="auto"/>
            <w:vAlign w:val="center"/>
          </w:tcPr>
          <w:p w14:paraId="233D22D1" w14:textId="3278603A" w:rsidR="009730CA" w:rsidRPr="00E21C95" w:rsidRDefault="003C1F74" w:rsidP="007F6E57">
            <w:pPr>
              <w:jc w:val="center"/>
              <w:rPr>
                <w:rFonts w:ascii="Times New Roman" w:hAnsi="Times New Roman" w:cs="Times New Roman"/>
              </w:rPr>
            </w:pPr>
            <w:r>
              <w:rPr>
                <w:rFonts w:ascii="Times New Roman" w:hAnsi="Times New Roman" w:cs="Times New Roman"/>
              </w:rPr>
              <w:t>1</w:t>
            </w:r>
            <w:r w:rsidR="00E9724C">
              <w:rPr>
                <w:rFonts w:ascii="Times New Roman" w:hAnsi="Times New Roman" w:cs="Times New Roman"/>
              </w:rPr>
              <w:t xml:space="preserve"> </w:t>
            </w:r>
            <w:r>
              <w:rPr>
                <w:rFonts w:ascii="Times New Roman" w:hAnsi="Times New Roman" w:cs="Times New Roman"/>
              </w:rPr>
              <w:t>508,40</w:t>
            </w:r>
          </w:p>
        </w:tc>
        <w:tc>
          <w:tcPr>
            <w:tcW w:w="1606" w:type="dxa"/>
            <w:vMerge w:val="restart"/>
            <w:shd w:val="clear" w:color="auto" w:fill="auto"/>
            <w:vAlign w:val="center"/>
          </w:tcPr>
          <w:p w14:paraId="36465D95" w14:textId="77777777" w:rsidR="000C1CB7" w:rsidRDefault="000C1CB7" w:rsidP="007F6E57">
            <w:pPr>
              <w:jc w:val="center"/>
              <w:rPr>
                <w:rFonts w:ascii="Times New Roman" w:hAnsi="Times New Roman" w:cs="Times New Roman"/>
              </w:rPr>
            </w:pPr>
          </w:p>
          <w:p w14:paraId="78FCDF28" w14:textId="77777777" w:rsidR="009730CA" w:rsidRDefault="003C1F74" w:rsidP="007F6E57">
            <w:pPr>
              <w:jc w:val="center"/>
              <w:rPr>
                <w:rFonts w:ascii="Times New Roman" w:hAnsi="Times New Roman" w:cs="Times New Roman"/>
              </w:rPr>
            </w:pPr>
            <w:r>
              <w:rPr>
                <w:rFonts w:ascii="Times New Roman" w:hAnsi="Times New Roman" w:cs="Times New Roman"/>
              </w:rPr>
              <w:t>32</w:t>
            </w:r>
          </w:p>
          <w:p w14:paraId="7B6D6A6A" w14:textId="56899CC0" w:rsidR="003C1F74" w:rsidRPr="00E21C95" w:rsidRDefault="003C1F74" w:rsidP="007F6E57">
            <w:pPr>
              <w:jc w:val="center"/>
              <w:rPr>
                <w:rFonts w:ascii="Times New Roman" w:hAnsi="Times New Roman" w:cs="Times New Roman"/>
              </w:rPr>
            </w:pPr>
          </w:p>
        </w:tc>
      </w:tr>
      <w:tr w:rsidR="009730CA" w:rsidRPr="00E21C95" w14:paraId="60F00126" w14:textId="77777777" w:rsidTr="00C63D4E">
        <w:trPr>
          <w:trHeight w:val="639"/>
        </w:trPr>
        <w:tc>
          <w:tcPr>
            <w:tcW w:w="1549" w:type="dxa"/>
            <w:vMerge/>
            <w:shd w:val="clear" w:color="auto" w:fill="auto"/>
            <w:vAlign w:val="center"/>
          </w:tcPr>
          <w:p w14:paraId="1BB39C7B" w14:textId="77777777" w:rsidR="009730CA" w:rsidRPr="00E21C95" w:rsidRDefault="009730CA" w:rsidP="007F6E57">
            <w:pPr>
              <w:jc w:val="center"/>
              <w:rPr>
                <w:rFonts w:ascii="Times New Roman" w:hAnsi="Times New Roman" w:cs="Times New Roman"/>
              </w:rPr>
            </w:pPr>
          </w:p>
        </w:tc>
        <w:tc>
          <w:tcPr>
            <w:tcW w:w="1848" w:type="dxa"/>
            <w:shd w:val="clear" w:color="auto" w:fill="auto"/>
            <w:vAlign w:val="center"/>
          </w:tcPr>
          <w:p w14:paraId="5486D367" w14:textId="7F15977D" w:rsidR="009730CA" w:rsidRPr="00E21C95" w:rsidRDefault="009730CA" w:rsidP="007F6E57">
            <w:pPr>
              <w:rPr>
                <w:rFonts w:ascii="Times New Roman" w:hAnsi="Times New Roman" w:cs="Times New Roman"/>
              </w:rPr>
            </w:pPr>
            <w:r w:rsidRPr="00E21C95">
              <w:rPr>
                <w:rFonts w:ascii="Times New Roman" w:hAnsi="Times New Roman" w:cs="Times New Roman"/>
              </w:rPr>
              <w:t>Senyvo amžiaus ir suaugę asmenys su sunkia negalia</w:t>
            </w:r>
          </w:p>
        </w:tc>
        <w:tc>
          <w:tcPr>
            <w:tcW w:w="3047" w:type="dxa"/>
            <w:shd w:val="clear" w:color="auto" w:fill="auto"/>
            <w:vAlign w:val="center"/>
          </w:tcPr>
          <w:p w14:paraId="53690383" w14:textId="57F649F7" w:rsidR="009730CA" w:rsidRPr="00E21C95" w:rsidRDefault="009730CA" w:rsidP="003D551E">
            <w:pPr>
              <w:jc w:val="center"/>
              <w:rPr>
                <w:rFonts w:ascii="Times New Roman" w:hAnsi="Times New Roman" w:cs="Times New Roman"/>
              </w:rPr>
            </w:pPr>
            <w:r w:rsidRPr="00E21C95">
              <w:rPr>
                <w:rFonts w:ascii="Times New Roman" w:hAnsi="Times New Roman" w:cs="Times New Roman"/>
              </w:rPr>
              <w:t>Nepateikta</w:t>
            </w:r>
          </w:p>
        </w:tc>
        <w:tc>
          <w:tcPr>
            <w:tcW w:w="1584" w:type="dxa"/>
            <w:vMerge/>
            <w:shd w:val="clear" w:color="auto" w:fill="auto"/>
            <w:vAlign w:val="center"/>
          </w:tcPr>
          <w:p w14:paraId="7EB8A468" w14:textId="77777777" w:rsidR="009730CA" w:rsidRPr="00E21C95" w:rsidRDefault="009730CA" w:rsidP="007F6E57">
            <w:pPr>
              <w:jc w:val="center"/>
              <w:rPr>
                <w:rFonts w:ascii="Times New Roman" w:hAnsi="Times New Roman" w:cs="Times New Roman"/>
              </w:rPr>
            </w:pPr>
          </w:p>
        </w:tc>
        <w:tc>
          <w:tcPr>
            <w:tcW w:w="1606" w:type="dxa"/>
            <w:vMerge/>
            <w:shd w:val="clear" w:color="auto" w:fill="auto"/>
            <w:vAlign w:val="center"/>
          </w:tcPr>
          <w:p w14:paraId="0C883899" w14:textId="77777777" w:rsidR="009730CA" w:rsidRPr="00E21C95" w:rsidRDefault="009730CA" w:rsidP="007F6E57">
            <w:pPr>
              <w:jc w:val="center"/>
              <w:rPr>
                <w:rFonts w:ascii="Times New Roman" w:hAnsi="Times New Roman" w:cs="Times New Roman"/>
              </w:rPr>
            </w:pPr>
          </w:p>
        </w:tc>
      </w:tr>
      <w:tr w:rsidR="006A4236" w:rsidRPr="00E21C95" w14:paraId="203A0251" w14:textId="77777777" w:rsidTr="007F6E57">
        <w:trPr>
          <w:trHeight w:val="639"/>
        </w:trPr>
        <w:tc>
          <w:tcPr>
            <w:tcW w:w="3397" w:type="dxa"/>
            <w:gridSpan w:val="2"/>
            <w:shd w:val="clear" w:color="auto" w:fill="auto"/>
            <w:vAlign w:val="center"/>
          </w:tcPr>
          <w:p w14:paraId="05EA87A0" w14:textId="538740A7" w:rsidR="006A4236" w:rsidRPr="00E21C95" w:rsidRDefault="006A4236" w:rsidP="007F6E57">
            <w:pPr>
              <w:rPr>
                <w:rFonts w:ascii="Times New Roman" w:hAnsi="Times New Roman" w:cs="Times New Roman"/>
              </w:rPr>
            </w:pPr>
            <w:r w:rsidRPr="00E21C95">
              <w:rPr>
                <w:rFonts w:ascii="Times New Roman" w:eastAsia="Times New Roman" w:hAnsi="Times New Roman" w:cs="Times New Roman"/>
              </w:rPr>
              <w:lastRenderedPageBreak/>
              <w:t>Laikinas atokvėpis (kaip socialinė globa)</w:t>
            </w:r>
          </w:p>
        </w:tc>
        <w:tc>
          <w:tcPr>
            <w:tcW w:w="3047" w:type="dxa"/>
            <w:shd w:val="clear" w:color="auto" w:fill="auto"/>
            <w:vAlign w:val="center"/>
          </w:tcPr>
          <w:p w14:paraId="1161BCE0" w14:textId="389B7E57" w:rsidR="006A4236" w:rsidRPr="00E21C95" w:rsidRDefault="005A5811" w:rsidP="003D551E">
            <w:pPr>
              <w:jc w:val="center"/>
              <w:rPr>
                <w:rFonts w:ascii="Times New Roman" w:hAnsi="Times New Roman" w:cs="Times New Roman"/>
              </w:rPr>
            </w:pPr>
            <w:r w:rsidRPr="00E21C95">
              <w:rPr>
                <w:rFonts w:ascii="Times New Roman" w:hAnsi="Times New Roman" w:cs="Times New Roman"/>
              </w:rPr>
              <w:t>N</w:t>
            </w:r>
            <w:r w:rsidR="006A4236" w:rsidRPr="00E21C95">
              <w:rPr>
                <w:rFonts w:ascii="Times New Roman" w:hAnsi="Times New Roman" w:cs="Times New Roman"/>
              </w:rPr>
              <w:t>epateikta</w:t>
            </w:r>
          </w:p>
        </w:tc>
        <w:tc>
          <w:tcPr>
            <w:tcW w:w="3190" w:type="dxa"/>
            <w:gridSpan w:val="2"/>
            <w:shd w:val="clear" w:color="auto" w:fill="auto"/>
            <w:vAlign w:val="center"/>
          </w:tcPr>
          <w:p w14:paraId="6B6BC38E" w14:textId="6E69A228" w:rsidR="006A4236" w:rsidRPr="00E21C95" w:rsidRDefault="006A4236" w:rsidP="007F6E57">
            <w:pPr>
              <w:jc w:val="center"/>
              <w:rPr>
                <w:rFonts w:ascii="Times New Roman" w:hAnsi="Times New Roman" w:cs="Times New Roman"/>
              </w:rPr>
            </w:pPr>
            <w:r w:rsidRPr="00E21C95">
              <w:rPr>
                <w:rFonts w:ascii="Times New Roman" w:hAnsi="Times New Roman" w:cs="Times New Roman"/>
              </w:rPr>
              <w:t>Pagal paslaugos rūšis taikyti tuos pačius įkainius</w:t>
            </w:r>
            <w:r w:rsidR="0004176C" w:rsidRPr="00E21C95">
              <w:rPr>
                <w:rFonts w:ascii="Times New Roman" w:hAnsi="Times New Roman" w:cs="Times New Roman"/>
              </w:rPr>
              <w:t xml:space="preserve"> bei siūlomą maksimalų finansavimo dydį</w:t>
            </w:r>
          </w:p>
        </w:tc>
      </w:tr>
    </w:tbl>
    <w:p w14:paraId="21CA6B6A" w14:textId="46CD6A50" w:rsidR="00721F0F" w:rsidRPr="00E21C95" w:rsidRDefault="00721F0F" w:rsidP="00D71156">
      <w:pPr>
        <w:tabs>
          <w:tab w:val="left" w:pos="720"/>
        </w:tabs>
        <w:ind w:firstLine="720"/>
        <w:jc w:val="both"/>
        <w:rPr>
          <w:i/>
          <w:iCs/>
        </w:rPr>
      </w:pPr>
      <w:r w:rsidRPr="00E21C95">
        <w:rPr>
          <w:i/>
          <w:iCs/>
        </w:rPr>
        <w:t xml:space="preserve">**BSI </w:t>
      </w:r>
      <w:r w:rsidR="00E9724C">
        <w:rPr>
          <w:i/>
          <w:iCs/>
        </w:rPr>
        <w:t>–</w:t>
      </w:r>
      <w:r w:rsidRPr="00E21C95">
        <w:rPr>
          <w:i/>
          <w:iCs/>
        </w:rPr>
        <w:t xml:space="preserve"> bazinis socialinės išmokos dydis (1BSI) nuo 2023-01-01 </w:t>
      </w:r>
      <w:r w:rsidR="00E9724C">
        <w:rPr>
          <w:i/>
          <w:iCs/>
        </w:rPr>
        <w:t>–</w:t>
      </w:r>
      <w:r w:rsidRPr="00E21C95">
        <w:rPr>
          <w:i/>
          <w:iCs/>
        </w:rPr>
        <w:t xml:space="preserve"> 49 </w:t>
      </w:r>
      <w:proofErr w:type="spellStart"/>
      <w:r w:rsidRPr="00E21C95">
        <w:rPr>
          <w:i/>
          <w:iCs/>
        </w:rPr>
        <w:t>Eur</w:t>
      </w:r>
      <w:proofErr w:type="spellEnd"/>
      <w:r w:rsidRPr="00E21C95">
        <w:rPr>
          <w:i/>
          <w:iCs/>
        </w:rPr>
        <w:t xml:space="preserve">, patvirtintas Lietuvos Respublikos Vyriausybės </w:t>
      </w:r>
      <w:r w:rsidRPr="00E21C95">
        <w:rPr>
          <w:i/>
          <w:iCs/>
          <w:color w:val="000000"/>
        </w:rPr>
        <w:t xml:space="preserve">2022 m. gruodžio 14 d. nutarimu Nr. 1250 ,,Dėl </w:t>
      </w:r>
      <w:r w:rsidRPr="00E21C95">
        <w:rPr>
          <w:i/>
          <w:iCs/>
        </w:rPr>
        <w:t>Lietuvos Respublikos Vyriausybės 2014 m. lapkričio 5 d. nutarimo Nr. 1206 „Dėl socialinės paramos išmokų atskaitos rodiklių dydžių patvirtinimo“ pakeitimo</w:t>
      </w:r>
      <w:r w:rsidR="00E9724C">
        <w:rPr>
          <w:i/>
          <w:iCs/>
        </w:rPr>
        <w:t>“.</w:t>
      </w:r>
    </w:p>
    <w:p w14:paraId="0560DCDE" w14:textId="169D78F4" w:rsidR="00FE25BC" w:rsidRPr="005B7150" w:rsidRDefault="00FE25BC" w:rsidP="00063FA9">
      <w:pPr>
        <w:ind w:firstLine="720"/>
        <w:jc w:val="both"/>
        <w:rPr>
          <w:bCs/>
          <w:lang w:eastAsia="lt-LT"/>
        </w:rPr>
      </w:pPr>
      <w:r w:rsidRPr="00E21C95">
        <w:rPr>
          <w:bCs/>
          <w:lang w:eastAsia="lt-LT"/>
        </w:rPr>
        <w:t>Maksimalūs socialinės globos paslaugų Plungės</w:t>
      </w:r>
      <w:r>
        <w:rPr>
          <w:bCs/>
          <w:lang w:eastAsia="lt-LT"/>
        </w:rPr>
        <w:t xml:space="preserve"> rajono savivaldybės gyventojams finansavimo išlaidų dydžiai nurodomi iš Saviv</w:t>
      </w:r>
      <w:r w:rsidR="00F3343D">
        <w:rPr>
          <w:bCs/>
          <w:lang w:eastAsia="lt-LT"/>
        </w:rPr>
        <w:t>aldybės biudžeto lėšų ir (arba)</w:t>
      </w:r>
      <w:r>
        <w:rPr>
          <w:bCs/>
          <w:lang w:eastAsia="lt-LT"/>
        </w:rPr>
        <w:t xml:space="preserve"> </w:t>
      </w:r>
      <w:r w:rsidRPr="00FE25BC">
        <w:rPr>
          <w:bCs/>
          <w:lang w:eastAsia="lt-LT"/>
        </w:rPr>
        <w:t xml:space="preserve">valstybės biudžeto specialiosios tikslinės dotacijos Savivaldybės biudžetui </w:t>
      </w:r>
      <w:r>
        <w:rPr>
          <w:bCs/>
          <w:lang w:eastAsia="lt-LT"/>
        </w:rPr>
        <w:t>(</w:t>
      </w:r>
      <w:r w:rsidRPr="00FE25BC">
        <w:rPr>
          <w:bCs/>
          <w:lang w:eastAsia="lt-LT"/>
        </w:rPr>
        <w:t>asmeni</w:t>
      </w:r>
      <w:r>
        <w:rPr>
          <w:bCs/>
          <w:lang w:eastAsia="lt-LT"/>
        </w:rPr>
        <w:t>ms</w:t>
      </w:r>
      <w:r w:rsidRPr="00FE25BC">
        <w:rPr>
          <w:bCs/>
          <w:lang w:eastAsia="lt-LT"/>
        </w:rPr>
        <w:t xml:space="preserve"> su sunkia negalia socialinei globai organizuoti</w:t>
      </w:r>
      <w:r>
        <w:rPr>
          <w:bCs/>
          <w:lang w:eastAsia="lt-LT"/>
        </w:rPr>
        <w:t>) lėšų.</w:t>
      </w:r>
    </w:p>
    <w:p w14:paraId="0AB5A846" w14:textId="77777777" w:rsidR="00587CCD" w:rsidRPr="00587CCD" w:rsidRDefault="00587CCD">
      <w:pPr>
        <w:ind w:firstLine="720"/>
        <w:jc w:val="both"/>
        <w:rPr>
          <w:b/>
          <w:szCs w:val="20"/>
        </w:rPr>
      </w:pPr>
      <w:r w:rsidRPr="00587CCD">
        <w:rPr>
          <w:b/>
          <w:szCs w:val="20"/>
        </w:rPr>
        <w:t>6. Nurodyti, kokius galiojančius aktus reikėtų pakeisti ar pripažinti netekusiais galios, priėmus sprendimą pagal teikiamą projektą.</w:t>
      </w:r>
    </w:p>
    <w:p w14:paraId="76054ABC" w14:textId="5EDABF8F" w:rsidR="00587CCD" w:rsidRPr="00D71156" w:rsidRDefault="00063FA9">
      <w:pPr>
        <w:ind w:firstLine="720"/>
        <w:jc w:val="both"/>
        <w:rPr>
          <w:lang w:eastAsia="lt-LT"/>
        </w:rPr>
      </w:pPr>
      <w:r w:rsidRPr="000C342A">
        <w:rPr>
          <w:lang w:eastAsia="lt-LT"/>
        </w:rPr>
        <w:t>Pripažinti netekusiu galios Plungės rajono savivaldybės tarybos 2020 m. vasario 13 d. sprendimo Nr. T1-13 „Dėl maksimalių socialinės globos paslaugų Plungės rajono savivaldybės gyventojams finansavimo išlaidų dydžių sąrašo patvirtinimo ir socialinių paslaugų teikimo kainų nustatymo“ 1 punktą.</w:t>
      </w:r>
    </w:p>
    <w:p w14:paraId="44110F2C" w14:textId="77777777" w:rsidR="00782AED" w:rsidRPr="0008475F" w:rsidRDefault="00782AED">
      <w:pPr>
        <w:tabs>
          <w:tab w:val="left" w:pos="720"/>
        </w:tabs>
        <w:ind w:firstLine="720"/>
        <w:jc w:val="both"/>
        <w:rPr>
          <w:b/>
          <w:lang w:eastAsia="lt-LT"/>
        </w:rPr>
      </w:pPr>
      <w:r w:rsidRPr="00782AED">
        <w:rPr>
          <w:b/>
          <w:bCs/>
          <w:szCs w:val="20"/>
        </w:rPr>
        <w:t>7.</w:t>
      </w:r>
      <w:r w:rsidRPr="0008475F">
        <w:rPr>
          <w:b/>
          <w:lang w:eastAsia="lt-LT"/>
        </w:rPr>
        <w:t xml:space="preserve"> Kokios korupcijos pasireiškimo tikimybės, priėmus šį sprendimą, korupcijos vertinimas.</w:t>
      </w:r>
    </w:p>
    <w:p w14:paraId="5D7FF502" w14:textId="207FA7D1" w:rsidR="00782AED" w:rsidRPr="00D71156" w:rsidRDefault="00A13FF1">
      <w:pPr>
        <w:ind w:firstLine="720"/>
        <w:jc w:val="both"/>
        <w:rPr>
          <w:b/>
        </w:rPr>
      </w:pPr>
      <w:r w:rsidRPr="00A13FF1">
        <w:t>Antikorupcinio vertinimo pažyma pridedama.</w:t>
      </w:r>
    </w:p>
    <w:p w14:paraId="10E72865" w14:textId="77777777" w:rsidR="00782AED" w:rsidRPr="0008475F" w:rsidRDefault="00782AED">
      <w:pPr>
        <w:tabs>
          <w:tab w:val="left" w:pos="720"/>
        </w:tabs>
        <w:ind w:firstLine="720"/>
        <w:jc w:val="both"/>
        <w:rPr>
          <w:rFonts w:ascii="TimesLT" w:hAnsi="TimesLT"/>
          <w:b/>
          <w:lang w:eastAsia="lt-LT"/>
        </w:rPr>
      </w:pPr>
      <w:r w:rsidRPr="00782AED">
        <w:rPr>
          <w:b/>
          <w:bCs/>
          <w:szCs w:val="20"/>
        </w:rPr>
        <w:t>8.</w:t>
      </w:r>
      <w:r w:rsidRPr="0008475F">
        <w:rPr>
          <w:b/>
          <w:lang w:eastAsia="lt-LT"/>
        </w:rPr>
        <w:t xml:space="preserve"> Nurodyti, kieno iniciatyva sprendimo projektas yra parengtas.</w:t>
      </w:r>
      <w:r w:rsidRPr="0008475F">
        <w:rPr>
          <w:rFonts w:ascii="TimesLT" w:hAnsi="TimesLT"/>
          <w:b/>
          <w:lang w:eastAsia="lt-LT"/>
        </w:rPr>
        <w:t xml:space="preserve"> </w:t>
      </w:r>
    </w:p>
    <w:p w14:paraId="0F0555EE" w14:textId="52B78733" w:rsidR="00782AED" w:rsidRPr="0008475F" w:rsidRDefault="00782AED">
      <w:pPr>
        <w:tabs>
          <w:tab w:val="left" w:pos="720"/>
        </w:tabs>
        <w:ind w:firstLine="720"/>
        <w:jc w:val="both"/>
        <w:rPr>
          <w:lang w:eastAsia="lt-LT"/>
        </w:rPr>
      </w:pPr>
      <w:r w:rsidRPr="0008475F">
        <w:rPr>
          <w:lang w:eastAsia="lt-LT"/>
        </w:rPr>
        <w:t>Plungės rajono savivaldybės administracijos Socialinės paramos skyri</w:t>
      </w:r>
      <w:r w:rsidR="00E9724C">
        <w:rPr>
          <w:lang w:eastAsia="lt-LT"/>
        </w:rPr>
        <w:t>a</w:t>
      </w:r>
      <w:r w:rsidRPr="0008475F">
        <w:rPr>
          <w:lang w:eastAsia="lt-LT"/>
        </w:rPr>
        <w:t>us</w:t>
      </w:r>
      <w:r w:rsidR="00E9724C">
        <w:rPr>
          <w:lang w:eastAsia="lt-LT"/>
        </w:rPr>
        <w:t xml:space="preserve"> iniciatyva</w:t>
      </w:r>
      <w:r w:rsidRPr="0008475F">
        <w:rPr>
          <w:lang w:eastAsia="lt-LT"/>
        </w:rPr>
        <w:t>.</w:t>
      </w:r>
      <w:r w:rsidR="00D55297">
        <w:rPr>
          <w:lang w:eastAsia="lt-LT"/>
        </w:rPr>
        <w:t xml:space="preserve"> </w:t>
      </w:r>
    </w:p>
    <w:p w14:paraId="5ABE3784" w14:textId="77777777" w:rsidR="00782AED" w:rsidRPr="0008475F" w:rsidRDefault="00782AED">
      <w:pPr>
        <w:tabs>
          <w:tab w:val="left" w:pos="720"/>
        </w:tabs>
        <w:ind w:firstLine="720"/>
        <w:jc w:val="both"/>
        <w:rPr>
          <w:b/>
          <w:lang w:eastAsia="lt-LT"/>
        </w:rPr>
      </w:pPr>
      <w:r w:rsidRPr="0008475F">
        <w:rPr>
          <w:b/>
          <w:lang w:eastAsia="lt-LT"/>
        </w:rPr>
        <w:t>9. Nurodyti, kuri sprendimo projekto ar pridedamos medžiagos dalis (remiantis teisės aktais) yra neskelbtina.</w:t>
      </w:r>
    </w:p>
    <w:p w14:paraId="4E64BBA9" w14:textId="77777777" w:rsidR="00782AED" w:rsidRPr="0008475F" w:rsidRDefault="00782AED">
      <w:pPr>
        <w:tabs>
          <w:tab w:val="left" w:pos="720"/>
        </w:tabs>
        <w:ind w:firstLine="720"/>
        <w:jc w:val="both"/>
        <w:rPr>
          <w:lang w:eastAsia="lt-LT"/>
        </w:rPr>
      </w:pPr>
      <w:r w:rsidRPr="0008475F">
        <w:rPr>
          <w:lang w:eastAsia="lt-LT"/>
        </w:rPr>
        <w:t xml:space="preserve">Nėra. </w:t>
      </w:r>
    </w:p>
    <w:p w14:paraId="09803424" w14:textId="77777777" w:rsidR="00782AED" w:rsidRPr="0008475F" w:rsidRDefault="00782AED">
      <w:pPr>
        <w:tabs>
          <w:tab w:val="left" w:pos="720"/>
        </w:tabs>
        <w:ind w:firstLine="720"/>
        <w:jc w:val="both"/>
        <w:rPr>
          <w:b/>
          <w:lang w:eastAsia="lt-LT"/>
        </w:rPr>
      </w:pPr>
      <w:r w:rsidRPr="0008475F">
        <w:rPr>
          <w:b/>
          <w:lang w:eastAsia="lt-LT"/>
        </w:rPr>
        <w:t xml:space="preserve">10. Kam (institucijoms, skyriams, organizacijoms ir t. t.) patvirtintas sprendimas turi būti išsiųstas. </w:t>
      </w:r>
    </w:p>
    <w:p w14:paraId="165CF237" w14:textId="03152A58" w:rsidR="00782AED" w:rsidRPr="0008475F" w:rsidRDefault="00E808CD">
      <w:pPr>
        <w:tabs>
          <w:tab w:val="left" w:pos="720"/>
        </w:tabs>
        <w:ind w:firstLine="720"/>
        <w:jc w:val="both"/>
        <w:rPr>
          <w:lang w:eastAsia="lt-LT"/>
        </w:rPr>
      </w:pPr>
      <w:r>
        <w:rPr>
          <w:lang w:eastAsia="lt-LT"/>
        </w:rPr>
        <w:t xml:space="preserve">Priimtą ir patvirtintą sprendimą </w:t>
      </w:r>
      <w:r w:rsidR="00782AED" w:rsidRPr="0008475F">
        <w:rPr>
          <w:lang w:eastAsia="lt-LT"/>
        </w:rPr>
        <w:t xml:space="preserve">paskelbti Teisės aktų registre </w:t>
      </w:r>
      <w:r w:rsidR="00782AED" w:rsidRPr="00D74268">
        <w:rPr>
          <w:lang w:eastAsia="lt-LT"/>
        </w:rPr>
        <w:t xml:space="preserve">ir Plungės rajono savivaldybės interneto svetainėje </w:t>
      </w:r>
      <w:hyperlink r:id="rId10" w:history="1">
        <w:r w:rsidR="00782AED" w:rsidRPr="00D74268">
          <w:rPr>
            <w:color w:val="0000FF"/>
            <w:u w:val="single"/>
            <w:lang w:eastAsia="lt-LT"/>
          </w:rPr>
          <w:t>www.plunge.lt</w:t>
        </w:r>
      </w:hyperlink>
      <w:r w:rsidR="00782AED" w:rsidRPr="00D74268">
        <w:rPr>
          <w:u w:val="single"/>
          <w:lang w:eastAsia="lt-LT"/>
        </w:rPr>
        <w:t>.</w:t>
      </w:r>
      <w:r w:rsidR="00782AED">
        <w:rPr>
          <w:u w:val="single"/>
          <w:lang w:eastAsia="lt-LT"/>
        </w:rPr>
        <w:t xml:space="preserve"> </w:t>
      </w:r>
    </w:p>
    <w:p w14:paraId="06C4F71C" w14:textId="77777777" w:rsidR="00F04463" w:rsidRDefault="00A477DD">
      <w:pPr>
        <w:ind w:firstLine="720"/>
        <w:jc w:val="both"/>
        <w:rPr>
          <w:lang w:eastAsia="lt-LT"/>
        </w:rPr>
      </w:pPr>
      <w:r w:rsidRPr="0008475F">
        <w:rPr>
          <w:b/>
          <w:lang w:eastAsia="lt-LT"/>
        </w:rPr>
        <w:t>11. Kita svarbi informacija</w:t>
      </w:r>
      <w:r w:rsidRPr="0008475F">
        <w:rPr>
          <w:lang w:eastAsia="lt-LT"/>
        </w:rPr>
        <w:t xml:space="preserve"> </w:t>
      </w:r>
      <w:r w:rsidRPr="00453DFD">
        <w:rPr>
          <w:lang w:eastAsia="lt-LT"/>
        </w:rPr>
        <w:t xml:space="preserve">(gali būti nurodomos kitos galimos projekto ir (ar) jo įgyvendinimo alternatyvos, taip pat jų poveikio įvertinimas; nurodoma, kokios institucijos būtų atsakingos už jo atlikimą, kokie duomenys turėtų būti renkami, siekiant vėliau įvertinti, ar buvo pasiektas projekto tikslas; nurodoma, ar buvo konsultuotasi su visuomene, apibendrinami konsultavimosi rezultatai (nurodoma, su kokiomis suinteresuotomis grupėmis buvo konsultuotasi, ar atsižvelgta į suinteresuotų grupių pateiktus siūlymus, kiek į juos atsižvelgta) ir </w:t>
      </w:r>
      <w:r w:rsidRPr="00D71156">
        <w:rPr>
          <w:bCs/>
          <w:lang w:eastAsia="lt-LT"/>
        </w:rPr>
        <w:t>kita</w:t>
      </w:r>
      <w:r w:rsidRPr="00063FA9">
        <w:rPr>
          <w:lang w:eastAsia="lt-LT"/>
        </w:rPr>
        <w:t>.)</w:t>
      </w:r>
      <w:r w:rsidRPr="00453DFD">
        <w:rPr>
          <w:lang w:eastAsia="lt-LT"/>
        </w:rPr>
        <w:t xml:space="preserve"> </w:t>
      </w:r>
    </w:p>
    <w:p w14:paraId="4D489974" w14:textId="7D62C817" w:rsidR="00865E51" w:rsidRPr="00063FA9" w:rsidRDefault="00865E51">
      <w:pPr>
        <w:ind w:firstLine="720"/>
        <w:jc w:val="both"/>
        <w:rPr>
          <w:lang w:eastAsia="lt-LT"/>
        </w:rPr>
      </w:pPr>
      <w:r w:rsidRPr="00D71156">
        <w:rPr>
          <w:bCs/>
          <w:lang w:eastAsia="lt-LT"/>
        </w:rPr>
        <w:t>Kita.</w:t>
      </w:r>
      <w:r w:rsidRPr="00063FA9">
        <w:rPr>
          <w:lang w:eastAsia="lt-LT"/>
        </w:rPr>
        <w:t xml:space="preserve"> </w:t>
      </w:r>
    </w:p>
    <w:p w14:paraId="7C13CA9E" w14:textId="778E5020" w:rsidR="00DF71A8" w:rsidRPr="001C32E7" w:rsidRDefault="00E870E1" w:rsidP="00967242">
      <w:pPr>
        <w:ind w:firstLine="720"/>
        <w:jc w:val="both"/>
        <w:rPr>
          <w:rFonts w:ascii="TimesLT" w:hAnsi="TimesLT"/>
          <w:lang w:eastAsia="lt-LT"/>
        </w:rPr>
      </w:pPr>
      <w:r w:rsidRPr="001C32E7">
        <w:rPr>
          <w:rFonts w:ascii="TimesLT" w:hAnsi="TimesLT"/>
          <w:lang w:eastAsia="lt-LT"/>
        </w:rPr>
        <w:t>1</w:t>
      </w:r>
      <w:r w:rsidR="001B5A44" w:rsidRPr="001C32E7">
        <w:rPr>
          <w:rFonts w:ascii="TimesLT" w:hAnsi="TimesLT"/>
          <w:lang w:eastAsia="lt-LT"/>
        </w:rPr>
        <w:t xml:space="preserve">) </w:t>
      </w:r>
      <w:r w:rsidR="009C1184" w:rsidRPr="001C32E7">
        <w:rPr>
          <w:rFonts w:ascii="TimesLT" w:hAnsi="TimesLT"/>
          <w:lang w:eastAsia="lt-LT"/>
        </w:rPr>
        <w:t xml:space="preserve">Maksimalių socialinės globos paslaugų Plungės rajono savivaldybės </w:t>
      </w:r>
      <w:r w:rsidR="001B5A44" w:rsidRPr="001C32E7">
        <w:rPr>
          <w:rFonts w:ascii="TimesLT" w:hAnsi="TimesLT"/>
          <w:lang w:eastAsia="lt-LT"/>
        </w:rPr>
        <w:t xml:space="preserve">gyventojams finansavimo išlaidų dydžių sąrašas, patvirtintas </w:t>
      </w:r>
      <w:r w:rsidR="009C1184" w:rsidRPr="001C32E7">
        <w:rPr>
          <w:rFonts w:ascii="TimesLT" w:hAnsi="TimesLT"/>
          <w:lang w:eastAsia="lt-LT"/>
        </w:rPr>
        <w:t>Plungės rajono savivaldybės tarybos 2020 m. vasario 13 d. sprendim</w:t>
      </w:r>
      <w:r w:rsidR="001B5A44" w:rsidRPr="001C32E7">
        <w:rPr>
          <w:rFonts w:ascii="TimesLT" w:hAnsi="TimesLT"/>
          <w:lang w:eastAsia="lt-LT"/>
        </w:rPr>
        <w:t>u</w:t>
      </w:r>
      <w:r w:rsidR="009C1184" w:rsidRPr="001C32E7">
        <w:rPr>
          <w:rFonts w:ascii="TimesLT" w:hAnsi="TimesLT"/>
          <w:lang w:eastAsia="lt-LT"/>
        </w:rPr>
        <w:t xml:space="preserve"> Nr. T1-1</w:t>
      </w:r>
      <w:r w:rsidR="001B5A44" w:rsidRPr="001C32E7">
        <w:rPr>
          <w:rFonts w:ascii="TimesLT" w:hAnsi="TimesLT"/>
          <w:lang w:eastAsia="lt-LT"/>
        </w:rPr>
        <w:t>3</w:t>
      </w:r>
      <w:r w:rsidR="00967242">
        <w:rPr>
          <w:rFonts w:ascii="TimesLT" w:hAnsi="TimesLT"/>
          <w:lang w:eastAsia="lt-LT"/>
        </w:rPr>
        <w:t xml:space="preserve"> </w:t>
      </w:r>
      <w:r w:rsidR="00967242" w:rsidRPr="000C342A">
        <w:rPr>
          <w:lang w:eastAsia="lt-LT"/>
        </w:rPr>
        <w:t>„Dėl maksimalių socialinės globos paslaugų Plungės rajono savivaldybės gyventojams finansavimo išlaidų dydžių sąrašo patvirtinimo ir socialinių paslaugų teikimo kainų nustatymo“</w:t>
      </w:r>
      <w:r w:rsidR="001B5A44" w:rsidRPr="001C32E7">
        <w:rPr>
          <w:rFonts w:ascii="TimesLT" w:hAnsi="TimesLT"/>
          <w:lang w:eastAsia="lt-LT"/>
        </w:rPr>
        <w:t>.</w:t>
      </w:r>
    </w:p>
    <w:p w14:paraId="39DA3A01" w14:textId="7358B3A4" w:rsidR="00ED1294" w:rsidRPr="00E870E1" w:rsidRDefault="00E870E1">
      <w:pPr>
        <w:shd w:val="clear" w:color="auto" w:fill="FFFFFF"/>
        <w:ind w:firstLine="720"/>
        <w:jc w:val="both"/>
        <w:rPr>
          <w:color w:val="0000FF"/>
          <w:u w:val="single"/>
          <w:lang w:eastAsia="lt-LT"/>
        </w:rPr>
      </w:pPr>
      <w:r>
        <w:rPr>
          <w:lang w:eastAsia="lt-LT"/>
        </w:rPr>
        <w:t>2</w:t>
      </w:r>
      <w:r w:rsidR="00CC5F12">
        <w:rPr>
          <w:lang w:eastAsia="lt-LT"/>
        </w:rPr>
        <w:t>)</w:t>
      </w:r>
      <w:r w:rsidR="00CC5F12" w:rsidRPr="00040627">
        <w:rPr>
          <w:lang w:eastAsia="lt-LT"/>
        </w:rPr>
        <w:t xml:space="preserve"> </w:t>
      </w:r>
      <w:hyperlink r:id="rId11" w:history="1">
        <w:r w:rsidR="00CC5F12" w:rsidRPr="00B63C68">
          <w:rPr>
            <w:rStyle w:val="Hipersaitas"/>
            <w:lang w:eastAsia="lt-LT"/>
          </w:rPr>
          <w:t>https://sppd.lrv.lt/lt/veiklos-sritys/socialiniu-paslaugu-vidutines-kainos</w:t>
        </w:r>
      </w:hyperlink>
    </w:p>
    <w:p w14:paraId="7533DE64" w14:textId="2A22909E" w:rsidR="0008475F" w:rsidRDefault="0008475F">
      <w:pPr>
        <w:ind w:firstLine="720"/>
        <w:jc w:val="both"/>
        <w:rPr>
          <w:b/>
          <w:lang w:eastAsia="lt-LT"/>
        </w:rPr>
      </w:pPr>
      <w:r w:rsidRPr="0008475F">
        <w:rPr>
          <w:b/>
          <w:lang w:eastAsia="lt-LT"/>
        </w:rPr>
        <w:t>12.</w:t>
      </w:r>
      <w:r w:rsidRPr="0008475F">
        <w:rPr>
          <w:lang w:eastAsia="lt-LT"/>
        </w:rPr>
        <w:t xml:space="preserve"> </w:t>
      </w:r>
      <w:r w:rsidRPr="0008475F">
        <w:rPr>
          <w:b/>
          <w:lang w:eastAsia="lt-LT"/>
        </w:rPr>
        <w:t xml:space="preserve">Numatomo teisinio reguliavimo poveikio vertinimas </w:t>
      </w:r>
      <w:r w:rsidRPr="0008475F">
        <w:rPr>
          <w:lang w:eastAsia="lt-LT"/>
        </w:rPr>
        <w:t>(pagrįsti, kokios galimos teigiamos, neigiamos pasekmės, priėmus projektą, kokių priemonių reikėtų imtis, kad neigiamų pasekmių būtų išvengta).</w:t>
      </w:r>
      <w:r w:rsidRPr="0008475F">
        <w:rPr>
          <w:b/>
          <w:lang w:eastAsia="lt-LT"/>
        </w:rPr>
        <w:t>*</w:t>
      </w:r>
    </w:p>
    <w:p w14:paraId="61E787B4" w14:textId="77777777" w:rsidR="000B65B0" w:rsidRPr="0008475F" w:rsidRDefault="000B65B0" w:rsidP="0008475F">
      <w:pPr>
        <w:ind w:firstLine="720"/>
        <w:jc w:val="both"/>
        <w:rPr>
          <w:b/>
          <w:lang w:eastAsia="lt-LT"/>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551"/>
        <w:gridCol w:w="2693"/>
      </w:tblGrid>
      <w:tr w:rsidR="0008475F" w:rsidRPr="0008475F" w14:paraId="5E53E98E" w14:textId="77777777" w:rsidTr="00EA6412">
        <w:trPr>
          <w:trHeight w:val="285"/>
        </w:trPr>
        <w:tc>
          <w:tcPr>
            <w:tcW w:w="4253" w:type="dxa"/>
            <w:vMerge w:val="restart"/>
            <w:tcBorders>
              <w:top w:val="single" w:sz="4" w:space="0" w:color="000000"/>
              <w:left w:val="single" w:sz="4" w:space="0" w:color="000000"/>
              <w:bottom w:val="single" w:sz="4" w:space="0" w:color="000000"/>
              <w:right w:val="single" w:sz="4" w:space="0" w:color="000000"/>
            </w:tcBorders>
            <w:vAlign w:val="center"/>
          </w:tcPr>
          <w:p w14:paraId="0A4DFB75" w14:textId="77777777" w:rsidR="0008475F" w:rsidRPr="0008475F" w:rsidRDefault="0008475F" w:rsidP="0008475F">
            <w:pPr>
              <w:widowControl w:val="0"/>
              <w:jc w:val="center"/>
              <w:rPr>
                <w:rFonts w:eastAsia="Lucida Sans Unicode"/>
                <w:b/>
                <w:kern w:val="1"/>
                <w:lang w:eastAsia="lt-LT" w:bidi="lo-LA"/>
              </w:rPr>
            </w:pPr>
            <w:r w:rsidRPr="0008475F">
              <w:rPr>
                <w:rFonts w:eastAsia="Lucida Sans Unicode"/>
                <w:b/>
                <w:kern w:val="1"/>
                <w:lang w:eastAsia="lt-LT"/>
              </w:rPr>
              <w:t>Sritys</w:t>
            </w:r>
          </w:p>
        </w:tc>
        <w:tc>
          <w:tcPr>
            <w:tcW w:w="5244" w:type="dxa"/>
            <w:gridSpan w:val="2"/>
            <w:tcBorders>
              <w:top w:val="single" w:sz="4" w:space="0" w:color="000000"/>
              <w:left w:val="single" w:sz="4" w:space="0" w:color="000000"/>
              <w:bottom w:val="single" w:sz="4" w:space="0" w:color="auto"/>
              <w:right w:val="single" w:sz="4" w:space="0" w:color="000000"/>
            </w:tcBorders>
          </w:tcPr>
          <w:p w14:paraId="6CB45CAA" w14:textId="77777777" w:rsidR="0008475F" w:rsidRPr="0008475F" w:rsidRDefault="0008475F" w:rsidP="0008475F">
            <w:pPr>
              <w:widowControl w:val="0"/>
              <w:jc w:val="center"/>
              <w:rPr>
                <w:rFonts w:eastAsia="Lucida Sans Unicode"/>
                <w:b/>
                <w:bCs/>
                <w:kern w:val="1"/>
                <w:lang w:eastAsia="lt-LT"/>
              </w:rPr>
            </w:pPr>
            <w:r w:rsidRPr="0008475F">
              <w:rPr>
                <w:rFonts w:eastAsia="Lucida Sans Unicode"/>
                <w:b/>
                <w:bCs/>
                <w:kern w:val="1"/>
                <w:lang w:eastAsia="lt-LT"/>
              </w:rPr>
              <w:t>Numatomo teisinio reguliavimo poveikio vertinimo rezultatai</w:t>
            </w:r>
          </w:p>
        </w:tc>
      </w:tr>
      <w:tr w:rsidR="0008475F" w:rsidRPr="0008475F" w14:paraId="6F8DB872" w14:textId="77777777" w:rsidTr="00EA6412">
        <w:trPr>
          <w:trHeight w:val="333"/>
        </w:trPr>
        <w:tc>
          <w:tcPr>
            <w:tcW w:w="4253" w:type="dxa"/>
            <w:vMerge/>
            <w:tcBorders>
              <w:top w:val="single" w:sz="4" w:space="0" w:color="000000"/>
              <w:left w:val="single" w:sz="4" w:space="0" w:color="000000"/>
              <w:bottom w:val="single" w:sz="4" w:space="0" w:color="000000"/>
              <w:right w:val="single" w:sz="4" w:space="0" w:color="000000"/>
            </w:tcBorders>
            <w:vAlign w:val="center"/>
          </w:tcPr>
          <w:p w14:paraId="5433D9E8" w14:textId="77777777" w:rsidR="0008475F" w:rsidRPr="0008475F" w:rsidRDefault="0008475F" w:rsidP="0008475F">
            <w:pPr>
              <w:widowControl w:val="0"/>
              <w:rPr>
                <w:rFonts w:eastAsia="Lucida Sans Unicode"/>
                <w:b/>
                <w:kern w:val="1"/>
                <w:lang w:eastAsia="lt-LT" w:bidi="lo-LA"/>
              </w:rPr>
            </w:pPr>
          </w:p>
        </w:tc>
        <w:tc>
          <w:tcPr>
            <w:tcW w:w="2551" w:type="dxa"/>
            <w:tcBorders>
              <w:top w:val="single" w:sz="4" w:space="0" w:color="auto"/>
              <w:left w:val="single" w:sz="4" w:space="0" w:color="000000"/>
              <w:bottom w:val="single" w:sz="4" w:space="0" w:color="000000"/>
              <w:right w:val="single" w:sz="4" w:space="0" w:color="000000"/>
            </w:tcBorders>
          </w:tcPr>
          <w:p w14:paraId="643B73A5" w14:textId="77777777" w:rsidR="0008475F" w:rsidRPr="0008475F" w:rsidRDefault="0008475F" w:rsidP="0008475F">
            <w:pPr>
              <w:widowControl w:val="0"/>
              <w:jc w:val="center"/>
              <w:rPr>
                <w:rFonts w:eastAsia="Lucida Sans Unicode"/>
                <w:b/>
                <w:kern w:val="1"/>
                <w:lang w:eastAsia="lt-LT"/>
              </w:rPr>
            </w:pPr>
            <w:r w:rsidRPr="0008475F">
              <w:rPr>
                <w:rFonts w:eastAsia="Lucida Sans Unicode"/>
                <w:b/>
                <w:kern w:val="1"/>
                <w:lang w:eastAsia="lt-LT"/>
              </w:rPr>
              <w:t>Teigiamas poveikis</w:t>
            </w:r>
          </w:p>
        </w:tc>
        <w:tc>
          <w:tcPr>
            <w:tcW w:w="2693" w:type="dxa"/>
            <w:tcBorders>
              <w:top w:val="single" w:sz="4" w:space="0" w:color="auto"/>
              <w:left w:val="single" w:sz="4" w:space="0" w:color="000000"/>
              <w:bottom w:val="single" w:sz="4" w:space="0" w:color="000000"/>
              <w:right w:val="single" w:sz="4" w:space="0" w:color="000000"/>
            </w:tcBorders>
          </w:tcPr>
          <w:p w14:paraId="57D05D07" w14:textId="77777777" w:rsidR="0008475F" w:rsidRPr="0008475F" w:rsidRDefault="0008475F" w:rsidP="0008475F">
            <w:pPr>
              <w:widowControl w:val="0"/>
              <w:jc w:val="center"/>
              <w:rPr>
                <w:rFonts w:eastAsia="Lucida Sans Unicode"/>
                <w:b/>
                <w:kern w:val="1"/>
                <w:lang w:eastAsia="lt-LT" w:bidi="lo-LA"/>
              </w:rPr>
            </w:pPr>
            <w:r w:rsidRPr="0008475F">
              <w:rPr>
                <w:rFonts w:eastAsia="Lucida Sans Unicode"/>
                <w:b/>
                <w:kern w:val="1"/>
                <w:lang w:eastAsia="lt-LT"/>
              </w:rPr>
              <w:t>Neigiamas poveikis</w:t>
            </w:r>
          </w:p>
        </w:tc>
      </w:tr>
      <w:tr w:rsidR="0008475F" w:rsidRPr="0008475F" w14:paraId="121D213F" w14:textId="77777777" w:rsidTr="00EA6412">
        <w:tc>
          <w:tcPr>
            <w:tcW w:w="4253" w:type="dxa"/>
            <w:tcBorders>
              <w:top w:val="single" w:sz="4" w:space="0" w:color="000000"/>
              <w:left w:val="single" w:sz="4" w:space="0" w:color="000000"/>
              <w:bottom w:val="single" w:sz="4" w:space="0" w:color="000000"/>
              <w:right w:val="single" w:sz="4" w:space="0" w:color="000000"/>
            </w:tcBorders>
          </w:tcPr>
          <w:p w14:paraId="2AE9E4A0"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Ekonomikai</w:t>
            </w:r>
          </w:p>
        </w:tc>
        <w:tc>
          <w:tcPr>
            <w:tcW w:w="2551" w:type="dxa"/>
            <w:tcBorders>
              <w:top w:val="single" w:sz="4" w:space="0" w:color="000000"/>
              <w:left w:val="single" w:sz="4" w:space="0" w:color="000000"/>
              <w:bottom w:val="single" w:sz="4" w:space="0" w:color="000000"/>
              <w:right w:val="single" w:sz="4" w:space="0" w:color="000000"/>
            </w:tcBorders>
          </w:tcPr>
          <w:p w14:paraId="69F4A7A9" w14:textId="77777777"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14:paraId="69D100EB"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14:paraId="783035C0" w14:textId="77777777" w:rsidTr="00EA6412">
        <w:tc>
          <w:tcPr>
            <w:tcW w:w="4253" w:type="dxa"/>
            <w:tcBorders>
              <w:top w:val="single" w:sz="4" w:space="0" w:color="000000"/>
              <w:left w:val="single" w:sz="4" w:space="0" w:color="000000"/>
              <w:bottom w:val="single" w:sz="4" w:space="0" w:color="000000"/>
              <w:right w:val="single" w:sz="4" w:space="0" w:color="000000"/>
            </w:tcBorders>
          </w:tcPr>
          <w:p w14:paraId="02913A9E"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Finansams</w:t>
            </w:r>
          </w:p>
        </w:tc>
        <w:tc>
          <w:tcPr>
            <w:tcW w:w="2551" w:type="dxa"/>
            <w:tcBorders>
              <w:top w:val="single" w:sz="4" w:space="0" w:color="000000"/>
              <w:left w:val="single" w:sz="4" w:space="0" w:color="000000"/>
              <w:bottom w:val="single" w:sz="4" w:space="0" w:color="000000"/>
              <w:right w:val="single" w:sz="4" w:space="0" w:color="000000"/>
            </w:tcBorders>
          </w:tcPr>
          <w:p w14:paraId="188272E0" w14:textId="77777777"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14:paraId="5F7DCD0C"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14:paraId="1D71D02A" w14:textId="77777777" w:rsidTr="00EA6412">
        <w:tc>
          <w:tcPr>
            <w:tcW w:w="4253" w:type="dxa"/>
            <w:tcBorders>
              <w:top w:val="single" w:sz="4" w:space="0" w:color="000000"/>
              <w:left w:val="single" w:sz="4" w:space="0" w:color="000000"/>
              <w:bottom w:val="single" w:sz="4" w:space="0" w:color="000000"/>
              <w:right w:val="single" w:sz="4" w:space="0" w:color="000000"/>
            </w:tcBorders>
          </w:tcPr>
          <w:p w14:paraId="6C8AF245"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lastRenderedPageBreak/>
              <w:t>Socialinei aplinkai</w:t>
            </w:r>
          </w:p>
        </w:tc>
        <w:tc>
          <w:tcPr>
            <w:tcW w:w="2551" w:type="dxa"/>
            <w:tcBorders>
              <w:top w:val="single" w:sz="4" w:space="0" w:color="000000"/>
              <w:left w:val="single" w:sz="4" w:space="0" w:color="000000"/>
              <w:bottom w:val="single" w:sz="4" w:space="0" w:color="000000"/>
              <w:right w:val="single" w:sz="4" w:space="0" w:color="000000"/>
            </w:tcBorders>
          </w:tcPr>
          <w:p w14:paraId="297D3415" w14:textId="77777777"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14:paraId="4343DC93"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14:paraId="0D119FB6" w14:textId="77777777" w:rsidTr="00EA6412">
        <w:tc>
          <w:tcPr>
            <w:tcW w:w="4253" w:type="dxa"/>
            <w:tcBorders>
              <w:top w:val="single" w:sz="4" w:space="0" w:color="000000"/>
              <w:left w:val="single" w:sz="4" w:space="0" w:color="000000"/>
              <w:bottom w:val="single" w:sz="4" w:space="0" w:color="000000"/>
              <w:right w:val="single" w:sz="4" w:space="0" w:color="000000"/>
            </w:tcBorders>
          </w:tcPr>
          <w:p w14:paraId="324BB027"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Viešajam administravimui</w:t>
            </w:r>
          </w:p>
        </w:tc>
        <w:tc>
          <w:tcPr>
            <w:tcW w:w="2551" w:type="dxa"/>
            <w:tcBorders>
              <w:top w:val="single" w:sz="4" w:space="0" w:color="000000"/>
              <w:left w:val="single" w:sz="4" w:space="0" w:color="000000"/>
              <w:bottom w:val="single" w:sz="4" w:space="0" w:color="000000"/>
              <w:right w:val="single" w:sz="4" w:space="0" w:color="000000"/>
            </w:tcBorders>
          </w:tcPr>
          <w:p w14:paraId="1CB19A4B" w14:textId="77777777"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14:paraId="6478E5B8"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14:paraId="0A7E2A89" w14:textId="77777777" w:rsidTr="00EA6412">
        <w:tc>
          <w:tcPr>
            <w:tcW w:w="4253" w:type="dxa"/>
            <w:tcBorders>
              <w:top w:val="single" w:sz="4" w:space="0" w:color="000000"/>
              <w:left w:val="single" w:sz="4" w:space="0" w:color="000000"/>
              <w:bottom w:val="single" w:sz="4" w:space="0" w:color="000000"/>
              <w:right w:val="single" w:sz="4" w:space="0" w:color="000000"/>
            </w:tcBorders>
          </w:tcPr>
          <w:p w14:paraId="7828B0C0"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Teisinei sistemai</w:t>
            </w:r>
          </w:p>
        </w:tc>
        <w:tc>
          <w:tcPr>
            <w:tcW w:w="2551" w:type="dxa"/>
            <w:tcBorders>
              <w:top w:val="single" w:sz="4" w:space="0" w:color="000000"/>
              <w:left w:val="single" w:sz="4" w:space="0" w:color="000000"/>
              <w:bottom w:val="single" w:sz="4" w:space="0" w:color="000000"/>
              <w:right w:val="single" w:sz="4" w:space="0" w:color="000000"/>
            </w:tcBorders>
          </w:tcPr>
          <w:p w14:paraId="4C11B953" w14:textId="77777777"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14:paraId="5EFF7D7E"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14:paraId="17CDD407" w14:textId="77777777" w:rsidTr="00EA6412">
        <w:tc>
          <w:tcPr>
            <w:tcW w:w="4253" w:type="dxa"/>
            <w:tcBorders>
              <w:top w:val="single" w:sz="4" w:space="0" w:color="000000"/>
              <w:left w:val="single" w:sz="4" w:space="0" w:color="000000"/>
              <w:bottom w:val="single" w:sz="4" w:space="0" w:color="000000"/>
              <w:right w:val="single" w:sz="4" w:space="0" w:color="000000"/>
            </w:tcBorders>
          </w:tcPr>
          <w:p w14:paraId="2532827E"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Kriminogeninei situacijai</w:t>
            </w:r>
          </w:p>
        </w:tc>
        <w:tc>
          <w:tcPr>
            <w:tcW w:w="2551" w:type="dxa"/>
            <w:tcBorders>
              <w:top w:val="single" w:sz="4" w:space="0" w:color="000000"/>
              <w:left w:val="single" w:sz="4" w:space="0" w:color="000000"/>
              <w:bottom w:val="single" w:sz="4" w:space="0" w:color="000000"/>
              <w:right w:val="single" w:sz="4" w:space="0" w:color="000000"/>
            </w:tcBorders>
          </w:tcPr>
          <w:p w14:paraId="1DC4E282" w14:textId="77777777"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14:paraId="25325AB0"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14:paraId="38842D31" w14:textId="77777777" w:rsidTr="00EA6412">
        <w:tc>
          <w:tcPr>
            <w:tcW w:w="4253" w:type="dxa"/>
            <w:tcBorders>
              <w:top w:val="single" w:sz="4" w:space="0" w:color="000000"/>
              <w:left w:val="single" w:sz="4" w:space="0" w:color="000000"/>
              <w:bottom w:val="single" w:sz="4" w:space="0" w:color="000000"/>
              <w:right w:val="single" w:sz="4" w:space="0" w:color="000000"/>
            </w:tcBorders>
          </w:tcPr>
          <w:p w14:paraId="4E4BCBF6"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Aplinkai</w:t>
            </w:r>
          </w:p>
        </w:tc>
        <w:tc>
          <w:tcPr>
            <w:tcW w:w="2551" w:type="dxa"/>
            <w:tcBorders>
              <w:top w:val="single" w:sz="4" w:space="0" w:color="000000"/>
              <w:left w:val="single" w:sz="4" w:space="0" w:color="000000"/>
              <w:bottom w:val="single" w:sz="4" w:space="0" w:color="000000"/>
              <w:right w:val="single" w:sz="4" w:space="0" w:color="000000"/>
            </w:tcBorders>
          </w:tcPr>
          <w:p w14:paraId="4CDC77C7" w14:textId="77777777"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14:paraId="40EBFE36"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14:paraId="0BA266BE" w14:textId="77777777" w:rsidTr="00EA6412">
        <w:tc>
          <w:tcPr>
            <w:tcW w:w="4253" w:type="dxa"/>
            <w:tcBorders>
              <w:top w:val="single" w:sz="4" w:space="0" w:color="000000"/>
              <w:left w:val="single" w:sz="4" w:space="0" w:color="000000"/>
              <w:bottom w:val="single" w:sz="4" w:space="0" w:color="000000"/>
              <w:right w:val="single" w:sz="4" w:space="0" w:color="000000"/>
            </w:tcBorders>
          </w:tcPr>
          <w:p w14:paraId="41C686E5"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Administracinei naštai</w:t>
            </w:r>
          </w:p>
        </w:tc>
        <w:tc>
          <w:tcPr>
            <w:tcW w:w="2551" w:type="dxa"/>
            <w:tcBorders>
              <w:top w:val="single" w:sz="4" w:space="0" w:color="000000"/>
              <w:left w:val="single" w:sz="4" w:space="0" w:color="000000"/>
              <w:bottom w:val="single" w:sz="4" w:space="0" w:color="000000"/>
              <w:right w:val="single" w:sz="4" w:space="0" w:color="000000"/>
            </w:tcBorders>
          </w:tcPr>
          <w:p w14:paraId="7831CDB7" w14:textId="77777777"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14:paraId="29ADCD1C"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14:paraId="779619F1" w14:textId="77777777" w:rsidTr="00EA6412">
        <w:tc>
          <w:tcPr>
            <w:tcW w:w="4253" w:type="dxa"/>
            <w:tcBorders>
              <w:top w:val="single" w:sz="4" w:space="0" w:color="000000"/>
              <w:left w:val="single" w:sz="4" w:space="0" w:color="000000"/>
              <w:bottom w:val="single" w:sz="4" w:space="0" w:color="000000"/>
              <w:right w:val="single" w:sz="4" w:space="0" w:color="000000"/>
            </w:tcBorders>
          </w:tcPr>
          <w:p w14:paraId="704C4A02"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Regiono plėtrai</w:t>
            </w:r>
          </w:p>
        </w:tc>
        <w:tc>
          <w:tcPr>
            <w:tcW w:w="2551" w:type="dxa"/>
            <w:tcBorders>
              <w:top w:val="single" w:sz="4" w:space="0" w:color="000000"/>
              <w:left w:val="single" w:sz="4" w:space="0" w:color="000000"/>
              <w:bottom w:val="single" w:sz="4" w:space="0" w:color="000000"/>
              <w:right w:val="single" w:sz="4" w:space="0" w:color="000000"/>
            </w:tcBorders>
          </w:tcPr>
          <w:p w14:paraId="39C01767" w14:textId="77777777"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14:paraId="194E9AD2"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14:paraId="3E97F9C9" w14:textId="77777777" w:rsidTr="00EA6412">
        <w:tc>
          <w:tcPr>
            <w:tcW w:w="4253" w:type="dxa"/>
            <w:tcBorders>
              <w:top w:val="single" w:sz="4" w:space="0" w:color="000000"/>
              <w:left w:val="single" w:sz="4" w:space="0" w:color="000000"/>
              <w:bottom w:val="single" w:sz="4" w:space="0" w:color="000000"/>
              <w:right w:val="single" w:sz="4" w:space="0" w:color="000000"/>
            </w:tcBorders>
          </w:tcPr>
          <w:p w14:paraId="546E2078"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Kitoms sritims, asmenims ar jų grupėms</w:t>
            </w:r>
          </w:p>
        </w:tc>
        <w:tc>
          <w:tcPr>
            <w:tcW w:w="2551" w:type="dxa"/>
            <w:tcBorders>
              <w:top w:val="single" w:sz="4" w:space="0" w:color="000000"/>
              <w:left w:val="single" w:sz="4" w:space="0" w:color="000000"/>
              <w:bottom w:val="single" w:sz="4" w:space="0" w:color="000000"/>
              <w:right w:val="single" w:sz="4" w:space="0" w:color="000000"/>
            </w:tcBorders>
          </w:tcPr>
          <w:p w14:paraId="1FE0876B" w14:textId="77777777"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14:paraId="03B7D5F6" w14:textId="77777777"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bl>
    <w:p w14:paraId="67566F6E" w14:textId="77777777" w:rsidR="0008475F" w:rsidRPr="0008475F" w:rsidRDefault="0008475F" w:rsidP="0008475F">
      <w:pPr>
        <w:widowControl w:val="0"/>
        <w:jc w:val="both"/>
        <w:rPr>
          <w:rFonts w:eastAsia="Lucida Sans Unicode"/>
          <w:kern w:val="1"/>
          <w:lang w:eastAsia="lt-LT" w:bidi="lo-LA"/>
        </w:rPr>
      </w:pPr>
    </w:p>
    <w:p w14:paraId="79FDBFE0" w14:textId="77777777" w:rsidR="0008475F" w:rsidRDefault="0008475F" w:rsidP="00D71156">
      <w:pPr>
        <w:ind w:firstLine="720"/>
        <w:jc w:val="both"/>
        <w:rPr>
          <w:lang w:eastAsia="lt-LT"/>
        </w:rPr>
      </w:pPr>
      <w:r w:rsidRPr="0008475F">
        <w:rPr>
          <w:lang w:eastAsia="lt-LT"/>
        </w:rPr>
        <w:t>* 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14:paraId="16B6EA51" w14:textId="77777777" w:rsidR="006828A2" w:rsidRDefault="006828A2" w:rsidP="006828A2">
      <w:pPr>
        <w:jc w:val="both"/>
        <w:rPr>
          <w:lang w:eastAsia="lt-LT"/>
        </w:rPr>
      </w:pPr>
    </w:p>
    <w:p w14:paraId="03C21D57" w14:textId="77777777" w:rsidR="00063FA9" w:rsidRPr="006828A2" w:rsidRDefault="00063FA9" w:rsidP="006828A2">
      <w:pPr>
        <w:jc w:val="both"/>
        <w:rPr>
          <w:lang w:eastAsia="lt-LT"/>
        </w:rPr>
      </w:pPr>
    </w:p>
    <w:p w14:paraId="0247D54F" w14:textId="2F2D3D31" w:rsidR="0008475F" w:rsidRPr="0008475F" w:rsidRDefault="0008475F" w:rsidP="0008475F">
      <w:pPr>
        <w:widowControl w:val="0"/>
        <w:jc w:val="both"/>
        <w:rPr>
          <w:rFonts w:eastAsia="Lucida Sans Unicode"/>
          <w:kern w:val="2"/>
          <w:lang w:eastAsia="ar-SA"/>
        </w:rPr>
      </w:pPr>
      <w:r w:rsidRPr="0008475F">
        <w:rPr>
          <w:rFonts w:eastAsia="Lucida Sans Unicode"/>
          <w:kern w:val="2"/>
          <w:lang w:eastAsia="lt-LT"/>
        </w:rPr>
        <w:t>Rengėja</w:t>
      </w:r>
      <w:r w:rsidR="007C5712">
        <w:rPr>
          <w:rFonts w:eastAsia="Lucida Sans Unicode"/>
          <w:kern w:val="2"/>
          <w:lang w:eastAsia="lt-LT"/>
        </w:rPr>
        <w:t>i:</w:t>
      </w:r>
      <w:r w:rsidRPr="0008475F">
        <w:rPr>
          <w:rFonts w:eastAsia="Lucida Sans Unicode"/>
          <w:kern w:val="2"/>
          <w:lang w:eastAsia="lt-LT"/>
        </w:rPr>
        <w:tab/>
        <w:t xml:space="preserve">                                 </w:t>
      </w:r>
    </w:p>
    <w:p w14:paraId="18CEEDCD" w14:textId="77777777" w:rsidR="0008475F" w:rsidRPr="0008475F" w:rsidRDefault="0008475F" w:rsidP="0008475F">
      <w:pPr>
        <w:widowControl w:val="0"/>
        <w:jc w:val="both"/>
        <w:rPr>
          <w:rFonts w:eastAsia="Lucida Sans Unicode" w:cs="Tahoma"/>
          <w:bCs/>
          <w:lang w:eastAsia="lt-LT"/>
        </w:rPr>
      </w:pPr>
      <w:bookmarkStart w:id="9" w:name="_Hlk122727601"/>
      <w:r w:rsidRPr="0008475F">
        <w:rPr>
          <w:rFonts w:eastAsia="Lucida Sans Unicode" w:cs="Tahoma"/>
          <w:bCs/>
          <w:lang w:eastAsia="lt-LT"/>
        </w:rPr>
        <w:t>Plungės rajono savivaldybės administracijos</w:t>
      </w:r>
    </w:p>
    <w:p w14:paraId="55858A7F" w14:textId="040F97F1" w:rsidR="0008475F" w:rsidRPr="00AF66B1" w:rsidRDefault="0008475F" w:rsidP="0008475F">
      <w:pPr>
        <w:widowControl w:val="0"/>
        <w:jc w:val="both"/>
        <w:rPr>
          <w:rFonts w:eastAsia="Lucida Sans Unicode" w:cs="Tahoma"/>
          <w:bCs/>
          <w:lang w:eastAsia="lt-LT"/>
        </w:rPr>
      </w:pPr>
      <w:r w:rsidRPr="00AF66B1">
        <w:rPr>
          <w:rFonts w:eastAsia="Lucida Sans Unicode" w:cs="Tahoma"/>
          <w:bCs/>
          <w:lang w:eastAsia="lt-LT"/>
        </w:rPr>
        <w:t>Socialinės paramos skyriaus</w:t>
      </w:r>
      <w:r w:rsidR="00876CD5" w:rsidRPr="00AF66B1">
        <w:rPr>
          <w:rFonts w:eastAsia="Lucida Sans Unicode" w:cs="Tahoma"/>
          <w:bCs/>
          <w:lang w:eastAsia="lt-LT"/>
        </w:rPr>
        <w:t xml:space="preserve"> vedėja</w:t>
      </w:r>
      <w:r w:rsidRPr="00AF66B1">
        <w:rPr>
          <w:rFonts w:eastAsia="Lucida Sans Unicode" w:cs="Tahoma"/>
          <w:b/>
          <w:bCs/>
          <w:lang w:eastAsia="lt-LT"/>
        </w:rPr>
        <w:t xml:space="preserve">   </w:t>
      </w:r>
      <w:r w:rsidR="00AF66B1">
        <w:rPr>
          <w:rFonts w:eastAsia="Lucida Sans Unicode" w:cs="Tahoma"/>
          <w:b/>
          <w:bCs/>
          <w:lang w:eastAsia="lt-LT"/>
        </w:rPr>
        <w:t xml:space="preserve">                                            </w:t>
      </w:r>
      <w:r w:rsidRPr="00AF66B1">
        <w:rPr>
          <w:rFonts w:eastAsia="Lucida Sans Unicode" w:cs="Tahoma"/>
          <w:b/>
          <w:bCs/>
          <w:lang w:eastAsia="lt-LT"/>
        </w:rPr>
        <w:t xml:space="preserve">          </w:t>
      </w:r>
      <w:r w:rsidRPr="00AF66B1">
        <w:rPr>
          <w:rFonts w:eastAsia="Lucida Sans Unicode" w:cs="Tahoma"/>
          <w:bCs/>
          <w:lang w:eastAsia="lt-LT"/>
        </w:rPr>
        <w:t xml:space="preserve">                </w:t>
      </w:r>
      <w:r w:rsidR="00F04463" w:rsidRPr="00AF66B1">
        <w:rPr>
          <w:rFonts w:eastAsia="Lucida Sans Unicode" w:cs="Tahoma"/>
          <w:bCs/>
          <w:lang w:eastAsia="lt-LT"/>
        </w:rPr>
        <w:t>Jolanta Puidokienė</w:t>
      </w:r>
    </w:p>
    <w:bookmarkEnd w:id="9"/>
    <w:p w14:paraId="7C6FD7EE" w14:textId="6D8C3163" w:rsidR="00C5435E" w:rsidRDefault="00C5435E" w:rsidP="0008475F">
      <w:pPr>
        <w:widowControl w:val="0"/>
        <w:jc w:val="both"/>
        <w:rPr>
          <w:rFonts w:eastAsia="Lucida Sans Unicode" w:cs="Tahoma"/>
          <w:bCs/>
          <w:sz w:val="18"/>
          <w:szCs w:val="18"/>
          <w:lang w:eastAsia="lt-LT"/>
        </w:rPr>
      </w:pPr>
    </w:p>
    <w:p w14:paraId="21533EF3" w14:textId="77777777" w:rsidR="007C5712" w:rsidRPr="0008475F" w:rsidRDefault="007C5712" w:rsidP="007C5712">
      <w:pPr>
        <w:widowControl w:val="0"/>
        <w:jc w:val="both"/>
        <w:rPr>
          <w:rFonts w:eastAsia="Lucida Sans Unicode" w:cs="Tahoma"/>
          <w:bCs/>
          <w:lang w:eastAsia="lt-LT"/>
        </w:rPr>
      </w:pPr>
      <w:r w:rsidRPr="0008475F">
        <w:rPr>
          <w:rFonts w:eastAsia="Lucida Sans Unicode" w:cs="Tahoma"/>
          <w:bCs/>
          <w:lang w:eastAsia="lt-LT"/>
        </w:rPr>
        <w:t>Plungės rajono savivaldybės administracijos</w:t>
      </w:r>
    </w:p>
    <w:p w14:paraId="11A2AACD" w14:textId="03286965" w:rsidR="007C5712" w:rsidRPr="00AF66B1" w:rsidRDefault="007C5712" w:rsidP="007C5712">
      <w:pPr>
        <w:widowControl w:val="0"/>
        <w:jc w:val="both"/>
        <w:rPr>
          <w:rFonts w:eastAsia="Lucida Sans Unicode" w:cs="Tahoma"/>
          <w:bCs/>
          <w:lang w:eastAsia="lt-LT"/>
        </w:rPr>
      </w:pPr>
      <w:r w:rsidRPr="00AF66B1">
        <w:rPr>
          <w:rFonts w:eastAsia="Lucida Sans Unicode" w:cs="Tahoma"/>
          <w:bCs/>
          <w:lang w:eastAsia="lt-LT"/>
        </w:rPr>
        <w:t>Socialinės paramos skyriaus vyr. specialistė</w:t>
      </w:r>
      <w:r w:rsidRPr="00AF66B1">
        <w:rPr>
          <w:rFonts w:eastAsia="Lucida Sans Unicode" w:cs="Tahoma"/>
          <w:b/>
          <w:bCs/>
          <w:lang w:eastAsia="lt-LT"/>
        </w:rPr>
        <w:t xml:space="preserve">    </w:t>
      </w:r>
      <w:r w:rsidR="00AF66B1">
        <w:rPr>
          <w:rFonts w:eastAsia="Lucida Sans Unicode" w:cs="Tahoma"/>
          <w:b/>
          <w:bCs/>
          <w:lang w:eastAsia="lt-LT"/>
        </w:rPr>
        <w:t xml:space="preserve">                               </w:t>
      </w:r>
      <w:r w:rsidRPr="00AF66B1">
        <w:rPr>
          <w:rFonts w:eastAsia="Lucida Sans Unicode" w:cs="Tahoma"/>
          <w:b/>
          <w:bCs/>
          <w:lang w:eastAsia="lt-LT"/>
        </w:rPr>
        <w:t xml:space="preserve">         </w:t>
      </w:r>
      <w:r w:rsidRPr="00AF66B1">
        <w:rPr>
          <w:rFonts w:eastAsia="Lucida Sans Unicode" w:cs="Tahoma"/>
          <w:bCs/>
          <w:lang w:eastAsia="lt-LT"/>
        </w:rPr>
        <w:t xml:space="preserve">                Kristina Karalienė</w:t>
      </w:r>
    </w:p>
    <w:p w14:paraId="31467E22" w14:textId="77777777" w:rsidR="007C5712" w:rsidRDefault="007C5712" w:rsidP="007C5712">
      <w:pPr>
        <w:widowControl w:val="0"/>
        <w:jc w:val="both"/>
        <w:rPr>
          <w:rFonts w:eastAsia="Lucida Sans Unicode" w:cs="Tahoma"/>
          <w:bCs/>
          <w:sz w:val="18"/>
          <w:szCs w:val="18"/>
          <w:lang w:eastAsia="lt-LT"/>
        </w:rPr>
      </w:pPr>
    </w:p>
    <w:p w14:paraId="1304B11D" w14:textId="77777777" w:rsidR="007C5712" w:rsidRDefault="007C5712" w:rsidP="0008475F">
      <w:pPr>
        <w:widowControl w:val="0"/>
        <w:jc w:val="both"/>
        <w:rPr>
          <w:rFonts w:eastAsia="Lucida Sans Unicode" w:cs="Tahoma"/>
          <w:bCs/>
          <w:lang w:eastAsia="lt-LT"/>
        </w:rPr>
      </w:pPr>
    </w:p>
    <w:p w14:paraId="69BBCD61" w14:textId="77777777" w:rsidR="00453DFD" w:rsidRPr="00AE29FA" w:rsidRDefault="00453DFD" w:rsidP="00D8328F">
      <w:pPr>
        <w:spacing w:after="196" w:line="259" w:lineRule="auto"/>
        <w:rPr>
          <w:b/>
          <w:strike/>
          <w:color w:val="000000"/>
          <w:szCs w:val="22"/>
          <w:lang w:eastAsia="lt-LT"/>
        </w:rPr>
      </w:pPr>
    </w:p>
    <w:sectPr w:rsidR="00453DFD" w:rsidRPr="00AE29FA" w:rsidSect="00D71156">
      <w:pgSz w:w="11906" w:h="16838"/>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A328A" w14:textId="77777777" w:rsidR="00DC01A6" w:rsidRDefault="00DC01A6">
      <w:r>
        <w:separator/>
      </w:r>
    </w:p>
  </w:endnote>
  <w:endnote w:type="continuationSeparator" w:id="0">
    <w:p w14:paraId="37FFCA58" w14:textId="77777777" w:rsidR="00DC01A6" w:rsidRDefault="00DC0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F09758" w14:textId="77777777" w:rsidR="00DC01A6" w:rsidRDefault="00DC01A6">
      <w:r>
        <w:separator/>
      </w:r>
    </w:p>
  </w:footnote>
  <w:footnote w:type="continuationSeparator" w:id="0">
    <w:p w14:paraId="02DF793E" w14:textId="77777777" w:rsidR="00DC01A6" w:rsidRDefault="00DC01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669CA"/>
    <w:multiLevelType w:val="hybridMultilevel"/>
    <w:tmpl w:val="15D8593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nsid w:val="0689582C"/>
    <w:multiLevelType w:val="hybridMultilevel"/>
    <w:tmpl w:val="9F4A67A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nsid w:val="13FE3691"/>
    <w:multiLevelType w:val="hybridMultilevel"/>
    <w:tmpl w:val="0D76C24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nsid w:val="1E747EED"/>
    <w:multiLevelType w:val="multilevel"/>
    <w:tmpl w:val="D4928212"/>
    <w:lvl w:ilvl="0">
      <w:start w:val="18"/>
      <w:numFmt w:val="decimal"/>
      <w:lvlText w:val="%1."/>
      <w:lvlJc w:val="left"/>
      <w:pPr>
        <w:ind w:left="480" w:hanging="480"/>
      </w:pPr>
      <w:rPr>
        <w:rFonts w:hint="default"/>
      </w:rPr>
    </w:lvl>
    <w:lvl w:ilvl="1">
      <w:start w:val="1"/>
      <w:numFmt w:val="decimal"/>
      <w:lvlText w:val="%1.%2."/>
      <w:lvlJc w:val="left"/>
      <w:pPr>
        <w:ind w:left="2051" w:hanging="48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4">
    <w:nsid w:val="233D1DD8"/>
    <w:multiLevelType w:val="hybridMultilevel"/>
    <w:tmpl w:val="A3161944"/>
    <w:lvl w:ilvl="0" w:tplc="04270001">
      <w:start w:val="202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29A85C8C"/>
    <w:multiLevelType w:val="hybridMultilevel"/>
    <w:tmpl w:val="0B4A6076"/>
    <w:lvl w:ilvl="0" w:tplc="EF96DF4A">
      <w:start w:val="1"/>
      <w:numFmt w:val="decimal"/>
      <w:lvlText w:val="%1."/>
      <w:lvlJc w:val="left"/>
      <w:rPr>
        <w:rFonts w:hint="default"/>
        <w:color w:val="auto"/>
      </w:rPr>
    </w:lvl>
    <w:lvl w:ilvl="1" w:tplc="04270019">
      <w:start w:val="1"/>
      <w:numFmt w:val="lowerLetter"/>
      <w:lvlText w:val="%2."/>
      <w:lvlJc w:val="left"/>
      <w:pPr>
        <w:ind w:left="2510" w:hanging="360"/>
      </w:pPr>
    </w:lvl>
    <w:lvl w:ilvl="2" w:tplc="0427001B" w:tentative="1">
      <w:start w:val="1"/>
      <w:numFmt w:val="lowerRoman"/>
      <w:lvlText w:val="%3."/>
      <w:lvlJc w:val="right"/>
      <w:pPr>
        <w:ind w:left="3230" w:hanging="180"/>
      </w:pPr>
    </w:lvl>
    <w:lvl w:ilvl="3" w:tplc="0427000F" w:tentative="1">
      <w:start w:val="1"/>
      <w:numFmt w:val="decimal"/>
      <w:lvlText w:val="%4."/>
      <w:lvlJc w:val="left"/>
      <w:pPr>
        <w:ind w:left="3950" w:hanging="360"/>
      </w:pPr>
    </w:lvl>
    <w:lvl w:ilvl="4" w:tplc="04270019" w:tentative="1">
      <w:start w:val="1"/>
      <w:numFmt w:val="lowerLetter"/>
      <w:lvlText w:val="%5."/>
      <w:lvlJc w:val="left"/>
      <w:pPr>
        <w:ind w:left="4670" w:hanging="360"/>
      </w:pPr>
    </w:lvl>
    <w:lvl w:ilvl="5" w:tplc="0427001B" w:tentative="1">
      <w:start w:val="1"/>
      <w:numFmt w:val="lowerRoman"/>
      <w:lvlText w:val="%6."/>
      <w:lvlJc w:val="right"/>
      <w:pPr>
        <w:ind w:left="5390" w:hanging="180"/>
      </w:pPr>
    </w:lvl>
    <w:lvl w:ilvl="6" w:tplc="0427000F" w:tentative="1">
      <w:start w:val="1"/>
      <w:numFmt w:val="decimal"/>
      <w:lvlText w:val="%7."/>
      <w:lvlJc w:val="left"/>
      <w:pPr>
        <w:ind w:left="6110" w:hanging="360"/>
      </w:pPr>
    </w:lvl>
    <w:lvl w:ilvl="7" w:tplc="04270019" w:tentative="1">
      <w:start w:val="1"/>
      <w:numFmt w:val="lowerLetter"/>
      <w:lvlText w:val="%8."/>
      <w:lvlJc w:val="left"/>
      <w:pPr>
        <w:ind w:left="6830" w:hanging="360"/>
      </w:pPr>
    </w:lvl>
    <w:lvl w:ilvl="8" w:tplc="0427001B" w:tentative="1">
      <w:start w:val="1"/>
      <w:numFmt w:val="lowerRoman"/>
      <w:lvlText w:val="%9."/>
      <w:lvlJc w:val="right"/>
      <w:pPr>
        <w:ind w:left="7550" w:hanging="180"/>
      </w:pPr>
    </w:lvl>
  </w:abstractNum>
  <w:abstractNum w:abstractNumId="6">
    <w:nsid w:val="2A582C3E"/>
    <w:multiLevelType w:val="hybridMultilevel"/>
    <w:tmpl w:val="85EC3520"/>
    <w:lvl w:ilvl="0" w:tplc="E13C810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nsid w:val="46FD1448"/>
    <w:multiLevelType w:val="hybridMultilevel"/>
    <w:tmpl w:val="8718032A"/>
    <w:lvl w:ilvl="0" w:tplc="926C9C4C">
      <w:start w:val="1"/>
      <w:numFmt w:val="decimal"/>
      <w:lvlText w:val="%1."/>
      <w:lvlJc w:val="left"/>
      <w:pPr>
        <w:ind w:left="1080" w:hanging="360"/>
      </w:pPr>
      <w:rPr>
        <w:rFonts w:ascii="Times New Roman" w:hAnsi="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nsid w:val="61827866"/>
    <w:multiLevelType w:val="hybridMultilevel"/>
    <w:tmpl w:val="C1127AC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nsid w:val="68F8302C"/>
    <w:multiLevelType w:val="hybridMultilevel"/>
    <w:tmpl w:val="A7F4AC12"/>
    <w:lvl w:ilvl="0" w:tplc="5698891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nsid w:val="6D581FA4"/>
    <w:multiLevelType w:val="hybridMultilevel"/>
    <w:tmpl w:val="5844B8B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144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3"/>
  </w:num>
  <w:num w:numId="4">
    <w:abstractNumId w:val="4"/>
  </w:num>
  <w:num w:numId="5">
    <w:abstractNumId w:val="7"/>
  </w:num>
  <w:num w:numId="6">
    <w:abstractNumId w:val="10"/>
  </w:num>
  <w:num w:numId="7">
    <w:abstractNumId w:val="0"/>
  </w:num>
  <w:num w:numId="8">
    <w:abstractNumId w:val="1"/>
  </w:num>
  <w:num w:numId="9">
    <w:abstractNumId w:val="2"/>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17D"/>
    <w:rsid w:val="00004C0F"/>
    <w:rsid w:val="000130AB"/>
    <w:rsid w:val="0001381F"/>
    <w:rsid w:val="0001564B"/>
    <w:rsid w:val="000159F9"/>
    <w:rsid w:val="00017B63"/>
    <w:rsid w:val="00021928"/>
    <w:rsid w:val="00026470"/>
    <w:rsid w:val="00033AB9"/>
    <w:rsid w:val="00037204"/>
    <w:rsid w:val="00040280"/>
    <w:rsid w:val="00041051"/>
    <w:rsid w:val="0004176C"/>
    <w:rsid w:val="00051540"/>
    <w:rsid w:val="00053489"/>
    <w:rsid w:val="0005505A"/>
    <w:rsid w:val="00055A53"/>
    <w:rsid w:val="00056369"/>
    <w:rsid w:val="0005647B"/>
    <w:rsid w:val="000579A2"/>
    <w:rsid w:val="00057FDD"/>
    <w:rsid w:val="0006080D"/>
    <w:rsid w:val="00060B15"/>
    <w:rsid w:val="0006167C"/>
    <w:rsid w:val="00062CA7"/>
    <w:rsid w:val="00063FA9"/>
    <w:rsid w:val="00067ADD"/>
    <w:rsid w:val="00073C22"/>
    <w:rsid w:val="00074877"/>
    <w:rsid w:val="00075872"/>
    <w:rsid w:val="000776A8"/>
    <w:rsid w:val="0008304B"/>
    <w:rsid w:val="0008475F"/>
    <w:rsid w:val="000861C4"/>
    <w:rsid w:val="00087634"/>
    <w:rsid w:val="0009332F"/>
    <w:rsid w:val="000939DC"/>
    <w:rsid w:val="000976B8"/>
    <w:rsid w:val="00097D4A"/>
    <w:rsid w:val="000A22F2"/>
    <w:rsid w:val="000A34F7"/>
    <w:rsid w:val="000A41CC"/>
    <w:rsid w:val="000A46EE"/>
    <w:rsid w:val="000A519E"/>
    <w:rsid w:val="000A7A93"/>
    <w:rsid w:val="000B02B3"/>
    <w:rsid w:val="000B2BAB"/>
    <w:rsid w:val="000B65B0"/>
    <w:rsid w:val="000B7AB8"/>
    <w:rsid w:val="000C1CB7"/>
    <w:rsid w:val="000C2969"/>
    <w:rsid w:val="000C2B3F"/>
    <w:rsid w:val="000C342A"/>
    <w:rsid w:val="000C4F1D"/>
    <w:rsid w:val="000C68E6"/>
    <w:rsid w:val="000C6F6E"/>
    <w:rsid w:val="000D269A"/>
    <w:rsid w:val="000D2C57"/>
    <w:rsid w:val="000D4066"/>
    <w:rsid w:val="000D40D4"/>
    <w:rsid w:val="000E379D"/>
    <w:rsid w:val="000E39B9"/>
    <w:rsid w:val="000E6B20"/>
    <w:rsid w:val="000F11FF"/>
    <w:rsid w:val="001039DA"/>
    <w:rsid w:val="001040F8"/>
    <w:rsid w:val="001060FA"/>
    <w:rsid w:val="00114644"/>
    <w:rsid w:val="00115277"/>
    <w:rsid w:val="0012581B"/>
    <w:rsid w:val="00126388"/>
    <w:rsid w:val="00126D1F"/>
    <w:rsid w:val="00127B86"/>
    <w:rsid w:val="00130D57"/>
    <w:rsid w:val="0013156A"/>
    <w:rsid w:val="00132E99"/>
    <w:rsid w:val="00140F4D"/>
    <w:rsid w:val="001410AD"/>
    <w:rsid w:val="00142104"/>
    <w:rsid w:val="00143004"/>
    <w:rsid w:val="00143862"/>
    <w:rsid w:val="00143C18"/>
    <w:rsid w:val="0015204B"/>
    <w:rsid w:val="00153C3B"/>
    <w:rsid w:val="00154DE9"/>
    <w:rsid w:val="0015649A"/>
    <w:rsid w:val="00157502"/>
    <w:rsid w:val="00160C50"/>
    <w:rsid w:val="001641A0"/>
    <w:rsid w:val="00165036"/>
    <w:rsid w:val="00166E2E"/>
    <w:rsid w:val="001674E3"/>
    <w:rsid w:val="00170B48"/>
    <w:rsid w:val="00177811"/>
    <w:rsid w:val="001843A9"/>
    <w:rsid w:val="001879A6"/>
    <w:rsid w:val="00192280"/>
    <w:rsid w:val="00195FDE"/>
    <w:rsid w:val="0019630B"/>
    <w:rsid w:val="001A0CC4"/>
    <w:rsid w:val="001A1E2C"/>
    <w:rsid w:val="001A37E2"/>
    <w:rsid w:val="001A613B"/>
    <w:rsid w:val="001A621F"/>
    <w:rsid w:val="001A6A49"/>
    <w:rsid w:val="001B15ED"/>
    <w:rsid w:val="001B2B36"/>
    <w:rsid w:val="001B5A44"/>
    <w:rsid w:val="001B7016"/>
    <w:rsid w:val="001B7560"/>
    <w:rsid w:val="001C32E7"/>
    <w:rsid w:val="001C56A8"/>
    <w:rsid w:val="001C5A5F"/>
    <w:rsid w:val="001C7273"/>
    <w:rsid w:val="001D10CB"/>
    <w:rsid w:val="001D2DC3"/>
    <w:rsid w:val="001D35BF"/>
    <w:rsid w:val="001D497E"/>
    <w:rsid w:val="001D5D5B"/>
    <w:rsid w:val="001D61B4"/>
    <w:rsid w:val="001E362A"/>
    <w:rsid w:val="001E3737"/>
    <w:rsid w:val="001E6C36"/>
    <w:rsid w:val="001E7EB2"/>
    <w:rsid w:val="001F0C4A"/>
    <w:rsid w:val="001F26E8"/>
    <w:rsid w:val="001F3079"/>
    <w:rsid w:val="001F7299"/>
    <w:rsid w:val="00200334"/>
    <w:rsid w:val="002022E8"/>
    <w:rsid w:val="00213B8E"/>
    <w:rsid w:val="0021777B"/>
    <w:rsid w:val="002205F3"/>
    <w:rsid w:val="002270EB"/>
    <w:rsid w:val="0023171D"/>
    <w:rsid w:val="002356B4"/>
    <w:rsid w:val="002410DF"/>
    <w:rsid w:val="0024430E"/>
    <w:rsid w:val="00245C7F"/>
    <w:rsid w:val="00247736"/>
    <w:rsid w:val="002520BD"/>
    <w:rsid w:val="00253A30"/>
    <w:rsid w:val="0025477E"/>
    <w:rsid w:val="00254EC3"/>
    <w:rsid w:val="00260205"/>
    <w:rsid w:val="0026028B"/>
    <w:rsid w:val="002620BC"/>
    <w:rsid w:val="00273E35"/>
    <w:rsid w:val="0027529F"/>
    <w:rsid w:val="00275C1C"/>
    <w:rsid w:val="002767E2"/>
    <w:rsid w:val="00280F76"/>
    <w:rsid w:val="00284AAC"/>
    <w:rsid w:val="002862AB"/>
    <w:rsid w:val="00292706"/>
    <w:rsid w:val="00294306"/>
    <w:rsid w:val="002A085D"/>
    <w:rsid w:val="002A17E3"/>
    <w:rsid w:val="002A7532"/>
    <w:rsid w:val="002B7111"/>
    <w:rsid w:val="002C0136"/>
    <w:rsid w:val="002C09A8"/>
    <w:rsid w:val="002C17E2"/>
    <w:rsid w:val="002C6345"/>
    <w:rsid w:val="002D4693"/>
    <w:rsid w:val="002D4C74"/>
    <w:rsid w:val="002E30EE"/>
    <w:rsid w:val="002E5033"/>
    <w:rsid w:val="002E5C7B"/>
    <w:rsid w:val="002F2249"/>
    <w:rsid w:val="002F2296"/>
    <w:rsid w:val="002F5203"/>
    <w:rsid w:val="002F77BE"/>
    <w:rsid w:val="003057A2"/>
    <w:rsid w:val="0030701D"/>
    <w:rsid w:val="003107D7"/>
    <w:rsid w:val="003109DC"/>
    <w:rsid w:val="003130CF"/>
    <w:rsid w:val="00313149"/>
    <w:rsid w:val="003137AB"/>
    <w:rsid w:val="003220B6"/>
    <w:rsid w:val="00324E0F"/>
    <w:rsid w:val="003254C8"/>
    <w:rsid w:val="00326296"/>
    <w:rsid w:val="003333EC"/>
    <w:rsid w:val="00337145"/>
    <w:rsid w:val="00342A04"/>
    <w:rsid w:val="00342A3A"/>
    <w:rsid w:val="00342B8A"/>
    <w:rsid w:val="00342DE2"/>
    <w:rsid w:val="00343F09"/>
    <w:rsid w:val="003474CA"/>
    <w:rsid w:val="00347DFC"/>
    <w:rsid w:val="00352B6B"/>
    <w:rsid w:val="0035660C"/>
    <w:rsid w:val="00364AE7"/>
    <w:rsid w:val="003671F0"/>
    <w:rsid w:val="00370A7C"/>
    <w:rsid w:val="00374435"/>
    <w:rsid w:val="003772CB"/>
    <w:rsid w:val="0038340B"/>
    <w:rsid w:val="0038461C"/>
    <w:rsid w:val="0038598C"/>
    <w:rsid w:val="0038621C"/>
    <w:rsid w:val="00391619"/>
    <w:rsid w:val="00394297"/>
    <w:rsid w:val="00396513"/>
    <w:rsid w:val="003A1588"/>
    <w:rsid w:val="003A1D72"/>
    <w:rsid w:val="003A200D"/>
    <w:rsid w:val="003A2C61"/>
    <w:rsid w:val="003A2C71"/>
    <w:rsid w:val="003A3ECE"/>
    <w:rsid w:val="003A432C"/>
    <w:rsid w:val="003A52DC"/>
    <w:rsid w:val="003A691F"/>
    <w:rsid w:val="003A786B"/>
    <w:rsid w:val="003B0596"/>
    <w:rsid w:val="003B0DA9"/>
    <w:rsid w:val="003B7A5A"/>
    <w:rsid w:val="003C1F74"/>
    <w:rsid w:val="003C4876"/>
    <w:rsid w:val="003C644A"/>
    <w:rsid w:val="003C6DF3"/>
    <w:rsid w:val="003C73FF"/>
    <w:rsid w:val="003D551E"/>
    <w:rsid w:val="003D55B2"/>
    <w:rsid w:val="003D7197"/>
    <w:rsid w:val="003E1073"/>
    <w:rsid w:val="003E1494"/>
    <w:rsid w:val="003E7924"/>
    <w:rsid w:val="003F237C"/>
    <w:rsid w:val="003F271B"/>
    <w:rsid w:val="003F6ADA"/>
    <w:rsid w:val="00407657"/>
    <w:rsid w:val="00407DC5"/>
    <w:rsid w:val="00415211"/>
    <w:rsid w:val="00415450"/>
    <w:rsid w:val="004245CA"/>
    <w:rsid w:val="004338EA"/>
    <w:rsid w:val="00433A69"/>
    <w:rsid w:val="00434E69"/>
    <w:rsid w:val="00437BFB"/>
    <w:rsid w:val="00445D28"/>
    <w:rsid w:val="00450547"/>
    <w:rsid w:val="00450941"/>
    <w:rsid w:val="00452854"/>
    <w:rsid w:val="00453DFD"/>
    <w:rsid w:val="00456060"/>
    <w:rsid w:val="0045681C"/>
    <w:rsid w:val="00457B8F"/>
    <w:rsid w:val="00462037"/>
    <w:rsid w:val="00470AC0"/>
    <w:rsid w:val="004713B9"/>
    <w:rsid w:val="00471AAA"/>
    <w:rsid w:val="00472025"/>
    <w:rsid w:val="00474344"/>
    <w:rsid w:val="00474BCA"/>
    <w:rsid w:val="00474DF7"/>
    <w:rsid w:val="00483CDD"/>
    <w:rsid w:val="0048467C"/>
    <w:rsid w:val="00490178"/>
    <w:rsid w:val="004909F6"/>
    <w:rsid w:val="00493D4C"/>
    <w:rsid w:val="004A68F2"/>
    <w:rsid w:val="004B2D0A"/>
    <w:rsid w:val="004C06F4"/>
    <w:rsid w:val="004C2450"/>
    <w:rsid w:val="004C3F49"/>
    <w:rsid w:val="004C4095"/>
    <w:rsid w:val="004C4E51"/>
    <w:rsid w:val="004C61D7"/>
    <w:rsid w:val="004D2C40"/>
    <w:rsid w:val="004E2BA8"/>
    <w:rsid w:val="004E7012"/>
    <w:rsid w:val="004F3F44"/>
    <w:rsid w:val="004F4D07"/>
    <w:rsid w:val="004F5ECB"/>
    <w:rsid w:val="004F626E"/>
    <w:rsid w:val="004F6A57"/>
    <w:rsid w:val="00500938"/>
    <w:rsid w:val="005038D2"/>
    <w:rsid w:val="005040DD"/>
    <w:rsid w:val="005107AB"/>
    <w:rsid w:val="005112A5"/>
    <w:rsid w:val="005118F5"/>
    <w:rsid w:val="00513D21"/>
    <w:rsid w:val="005160B4"/>
    <w:rsid w:val="0051659B"/>
    <w:rsid w:val="0052052A"/>
    <w:rsid w:val="00520C0D"/>
    <w:rsid w:val="00522D34"/>
    <w:rsid w:val="0052378D"/>
    <w:rsid w:val="0052595B"/>
    <w:rsid w:val="00533956"/>
    <w:rsid w:val="0053435E"/>
    <w:rsid w:val="005366BD"/>
    <w:rsid w:val="0054166B"/>
    <w:rsid w:val="00541909"/>
    <w:rsid w:val="00541AAE"/>
    <w:rsid w:val="005436D3"/>
    <w:rsid w:val="00544CA8"/>
    <w:rsid w:val="00545831"/>
    <w:rsid w:val="00546D3B"/>
    <w:rsid w:val="0054771E"/>
    <w:rsid w:val="00547A88"/>
    <w:rsid w:val="00550397"/>
    <w:rsid w:val="00550D5C"/>
    <w:rsid w:val="0055117D"/>
    <w:rsid w:val="00553060"/>
    <w:rsid w:val="00553371"/>
    <w:rsid w:val="005566C8"/>
    <w:rsid w:val="005600E1"/>
    <w:rsid w:val="00563F71"/>
    <w:rsid w:val="00564DD5"/>
    <w:rsid w:val="005668CA"/>
    <w:rsid w:val="00566E3A"/>
    <w:rsid w:val="00575AA0"/>
    <w:rsid w:val="00581F07"/>
    <w:rsid w:val="00581FF8"/>
    <w:rsid w:val="0058206C"/>
    <w:rsid w:val="005861B2"/>
    <w:rsid w:val="00587CCD"/>
    <w:rsid w:val="005917DE"/>
    <w:rsid w:val="00592B2B"/>
    <w:rsid w:val="0059652D"/>
    <w:rsid w:val="005971B3"/>
    <w:rsid w:val="005A0E19"/>
    <w:rsid w:val="005A1F45"/>
    <w:rsid w:val="005A572F"/>
    <w:rsid w:val="005A5811"/>
    <w:rsid w:val="005A7730"/>
    <w:rsid w:val="005B40CE"/>
    <w:rsid w:val="005B6DD0"/>
    <w:rsid w:val="005B7150"/>
    <w:rsid w:val="005B7BFD"/>
    <w:rsid w:val="005B7F66"/>
    <w:rsid w:val="005C0A22"/>
    <w:rsid w:val="005C6647"/>
    <w:rsid w:val="005C6DB9"/>
    <w:rsid w:val="005D08E8"/>
    <w:rsid w:val="005D2F3F"/>
    <w:rsid w:val="005D3413"/>
    <w:rsid w:val="005D3738"/>
    <w:rsid w:val="005D556B"/>
    <w:rsid w:val="005D5C61"/>
    <w:rsid w:val="005E08C7"/>
    <w:rsid w:val="005E14DD"/>
    <w:rsid w:val="005E1C42"/>
    <w:rsid w:val="005E5B8E"/>
    <w:rsid w:val="005E6036"/>
    <w:rsid w:val="005E6F59"/>
    <w:rsid w:val="006055E4"/>
    <w:rsid w:val="00607B9D"/>
    <w:rsid w:val="00610A35"/>
    <w:rsid w:val="00611C53"/>
    <w:rsid w:val="006139EB"/>
    <w:rsid w:val="00613F3F"/>
    <w:rsid w:val="00615D91"/>
    <w:rsid w:val="00616B9A"/>
    <w:rsid w:val="006212D1"/>
    <w:rsid w:val="00621935"/>
    <w:rsid w:val="00621C40"/>
    <w:rsid w:val="00630419"/>
    <w:rsid w:val="0063088F"/>
    <w:rsid w:val="00631AD3"/>
    <w:rsid w:val="00631FAB"/>
    <w:rsid w:val="00636909"/>
    <w:rsid w:val="00636D10"/>
    <w:rsid w:val="00640990"/>
    <w:rsid w:val="006417AA"/>
    <w:rsid w:val="006466D3"/>
    <w:rsid w:val="00647EE6"/>
    <w:rsid w:val="00652D9A"/>
    <w:rsid w:val="00653695"/>
    <w:rsid w:val="00654390"/>
    <w:rsid w:val="00655854"/>
    <w:rsid w:val="006560F3"/>
    <w:rsid w:val="006577B2"/>
    <w:rsid w:val="00663399"/>
    <w:rsid w:val="00665ABC"/>
    <w:rsid w:val="006670E4"/>
    <w:rsid w:val="006712B3"/>
    <w:rsid w:val="00674B7A"/>
    <w:rsid w:val="00677613"/>
    <w:rsid w:val="006802D1"/>
    <w:rsid w:val="006806F0"/>
    <w:rsid w:val="006828A2"/>
    <w:rsid w:val="00691A29"/>
    <w:rsid w:val="00696993"/>
    <w:rsid w:val="006975A2"/>
    <w:rsid w:val="006A0C2E"/>
    <w:rsid w:val="006A2199"/>
    <w:rsid w:val="006A4236"/>
    <w:rsid w:val="006A74FF"/>
    <w:rsid w:val="006B0808"/>
    <w:rsid w:val="006B34E1"/>
    <w:rsid w:val="006B354B"/>
    <w:rsid w:val="006B7713"/>
    <w:rsid w:val="006C0E12"/>
    <w:rsid w:val="006C5992"/>
    <w:rsid w:val="006C7F63"/>
    <w:rsid w:val="006D1226"/>
    <w:rsid w:val="006D23E1"/>
    <w:rsid w:val="006D2EB3"/>
    <w:rsid w:val="006D388B"/>
    <w:rsid w:val="006D453E"/>
    <w:rsid w:val="006D5288"/>
    <w:rsid w:val="006E249E"/>
    <w:rsid w:val="006E74C9"/>
    <w:rsid w:val="006E7646"/>
    <w:rsid w:val="006F249A"/>
    <w:rsid w:val="006F40D6"/>
    <w:rsid w:val="00702467"/>
    <w:rsid w:val="0070537C"/>
    <w:rsid w:val="007071D2"/>
    <w:rsid w:val="00710CF8"/>
    <w:rsid w:val="007119EC"/>
    <w:rsid w:val="00714A3A"/>
    <w:rsid w:val="00714FBA"/>
    <w:rsid w:val="00715A56"/>
    <w:rsid w:val="0072048C"/>
    <w:rsid w:val="00721F0F"/>
    <w:rsid w:val="007256FD"/>
    <w:rsid w:val="00725F15"/>
    <w:rsid w:val="007270E6"/>
    <w:rsid w:val="0073003B"/>
    <w:rsid w:val="007322C4"/>
    <w:rsid w:val="00737A2A"/>
    <w:rsid w:val="00742DFF"/>
    <w:rsid w:val="0074390C"/>
    <w:rsid w:val="00746872"/>
    <w:rsid w:val="00747348"/>
    <w:rsid w:val="0074762F"/>
    <w:rsid w:val="007505A4"/>
    <w:rsid w:val="00751413"/>
    <w:rsid w:val="00751484"/>
    <w:rsid w:val="0075630C"/>
    <w:rsid w:val="00761175"/>
    <w:rsid w:val="0076133E"/>
    <w:rsid w:val="00761A95"/>
    <w:rsid w:val="007644C7"/>
    <w:rsid w:val="00764731"/>
    <w:rsid w:val="00766C4E"/>
    <w:rsid w:val="00766CED"/>
    <w:rsid w:val="00780A72"/>
    <w:rsid w:val="00781DDC"/>
    <w:rsid w:val="0078218A"/>
    <w:rsid w:val="00782759"/>
    <w:rsid w:val="00782AED"/>
    <w:rsid w:val="00782D4D"/>
    <w:rsid w:val="00785937"/>
    <w:rsid w:val="00790142"/>
    <w:rsid w:val="00790FC8"/>
    <w:rsid w:val="007920E0"/>
    <w:rsid w:val="00792291"/>
    <w:rsid w:val="00794058"/>
    <w:rsid w:val="00794212"/>
    <w:rsid w:val="0079555D"/>
    <w:rsid w:val="00797D5C"/>
    <w:rsid w:val="007A04FE"/>
    <w:rsid w:val="007A18D7"/>
    <w:rsid w:val="007A26C3"/>
    <w:rsid w:val="007A4D91"/>
    <w:rsid w:val="007A626B"/>
    <w:rsid w:val="007A74A3"/>
    <w:rsid w:val="007B27BC"/>
    <w:rsid w:val="007C036D"/>
    <w:rsid w:val="007C5712"/>
    <w:rsid w:val="007C6ACD"/>
    <w:rsid w:val="007C73E1"/>
    <w:rsid w:val="007C74E0"/>
    <w:rsid w:val="007D0841"/>
    <w:rsid w:val="007D3380"/>
    <w:rsid w:val="007D5D0B"/>
    <w:rsid w:val="007E35FB"/>
    <w:rsid w:val="007E4921"/>
    <w:rsid w:val="007E70CA"/>
    <w:rsid w:val="007E7FB1"/>
    <w:rsid w:val="007F0A59"/>
    <w:rsid w:val="007F367D"/>
    <w:rsid w:val="007F6E57"/>
    <w:rsid w:val="0080501A"/>
    <w:rsid w:val="0080616A"/>
    <w:rsid w:val="00811119"/>
    <w:rsid w:val="00811DE9"/>
    <w:rsid w:val="0081363C"/>
    <w:rsid w:val="008138AA"/>
    <w:rsid w:val="008174CD"/>
    <w:rsid w:val="00817783"/>
    <w:rsid w:val="00817917"/>
    <w:rsid w:val="00822D77"/>
    <w:rsid w:val="00824206"/>
    <w:rsid w:val="00826078"/>
    <w:rsid w:val="00834205"/>
    <w:rsid w:val="00835080"/>
    <w:rsid w:val="00835B3E"/>
    <w:rsid w:val="00836607"/>
    <w:rsid w:val="00841861"/>
    <w:rsid w:val="0084257E"/>
    <w:rsid w:val="00842EB3"/>
    <w:rsid w:val="008479B5"/>
    <w:rsid w:val="00850208"/>
    <w:rsid w:val="0085199A"/>
    <w:rsid w:val="0085687D"/>
    <w:rsid w:val="008568C7"/>
    <w:rsid w:val="008572FC"/>
    <w:rsid w:val="008625A6"/>
    <w:rsid w:val="008631F7"/>
    <w:rsid w:val="00863D49"/>
    <w:rsid w:val="00864349"/>
    <w:rsid w:val="00865E51"/>
    <w:rsid w:val="00870957"/>
    <w:rsid w:val="008742EA"/>
    <w:rsid w:val="0087442E"/>
    <w:rsid w:val="00876CD5"/>
    <w:rsid w:val="00881485"/>
    <w:rsid w:val="00882511"/>
    <w:rsid w:val="00882F86"/>
    <w:rsid w:val="00884791"/>
    <w:rsid w:val="008850DF"/>
    <w:rsid w:val="008917B3"/>
    <w:rsid w:val="00891B43"/>
    <w:rsid w:val="00891F4D"/>
    <w:rsid w:val="00893747"/>
    <w:rsid w:val="0089632E"/>
    <w:rsid w:val="00896F24"/>
    <w:rsid w:val="008A06C7"/>
    <w:rsid w:val="008A0AB1"/>
    <w:rsid w:val="008A2B5B"/>
    <w:rsid w:val="008A4437"/>
    <w:rsid w:val="008A5977"/>
    <w:rsid w:val="008A5B28"/>
    <w:rsid w:val="008B45F5"/>
    <w:rsid w:val="008B4729"/>
    <w:rsid w:val="008B4F98"/>
    <w:rsid w:val="008C2BFB"/>
    <w:rsid w:val="008C3960"/>
    <w:rsid w:val="008C4CBA"/>
    <w:rsid w:val="008D0DC6"/>
    <w:rsid w:val="008D317E"/>
    <w:rsid w:val="008D7717"/>
    <w:rsid w:val="008E0A53"/>
    <w:rsid w:val="008E63DF"/>
    <w:rsid w:val="008E7FE0"/>
    <w:rsid w:val="008F1DC9"/>
    <w:rsid w:val="008F6831"/>
    <w:rsid w:val="008F72E5"/>
    <w:rsid w:val="008F78AA"/>
    <w:rsid w:val="008F7C35"/>
    <w:rsid w:val="00900CB9"/>
    <w:rsid w:val="009024C8"/>
    <w:rsid w:val="0090306F"/>
    <w:rsid w:val="00905B72"/>
    <w:rsid w:val="0091168D"/>
    <w:rsid w:val="00913173"/>
    <w:rsid w:val="009173CE"/>
    <w:rsid w:val="00917F04"/>
    <w:rsid w:val="00926743"/>
    <w:rsid w:val="00927099"/>
    <w:rsid w:val="0092759B"/>
    <w:rsid w:val="00934529"/>
    <w:rsid w:val="00946D36"/>
    <w:rsid w:val="00947C18"/>
    <w:rsid w:val="00952DF0"/>
    <w:rsid w:val="009538D0"/>
    <w:rsid w:val="00953979"/>
    <w:rsid w:val="00954F4C"/>
    <w:rsid w:val="00955504"/>
    <w:rsid w:val="00955CA6"/>
    <w:rsid w:val="00962EEB"/>
    <w:rsid w:val="00964117"/>
    <w:rsid w:val="00967242"/>
    <w:rsid w:val="009730CA"/>
    <w:rsid w:val="00976FB5"/>
    <w:rsid w:val="00977ACE"/>
    <w:rsid w:val="00977FD0"/>
    <w:rsid w:val="00980C91"/>
    <w:rsid w:val="009879BE"/>
    <w:rsid w:val="00991B8A"/>
    <w:rsid w:val="009A09D1"/>
    <w:rsid w:val="009A2525"/>
    <w:rsid w:val="009A4425"/>
    <w:rsid w:val="009A4AE1"/>
    <w:rsid w:val="009B0271"/>
    <w:rsid w:val="009B138D"/>
    <w:rsid w:val="009B2B62"/>
    <w:rsid w:val="009B4D70"/>
    <w:rsid w:val="009B7534"/>
    <w:rsid w:val="009C01D5"/>
    <w:rsid w:val="009C1184"/>
    <w:rsid w:val="009C27FF"/>
    <w:rsid w:val="009C3A08"/>
    <w:rsid w:val="009C5D16"/>
    <w:rsid w:val="009C5E82"/>
    <w:rsid w:val="009C75C9"/>
    <w:rsid w:val="009C7715"/>
    <w:rsid w:val="009D2B25"/>
    <w:rsid w:val="009D339C"/>
    <w:rsid w:val="009D7729"/>
    <w:rsid w:val="009E7C0D"/>
    <w:rsid w:val="009F1BA4"/>
    <w:rsid w:val="009F2BD1"/>
    <w:rsid w:val="009F3183"/>
    <w:rsid w:val="009F5BE5"/>
    <w:rsid w:val="009F6D1A"/>
    <w:rsid w:val="00A00F2A"/>
    <w:rsid w:val="00A04A65"/>
    <w:rsid w:val="00A13FF1"/>
    <w:rsid w:val="00A177A2"/>
    <w:rsid w:val="00A237C7"/>
    <w:rsid w:val="00A23A41"/>
    <w:rsid w:val="00A3202B"/>
    <w:rsid w:val="00A328B1"/>
    <w:rsid w:val="00A3541B"/>
    <w:rsid w:val="00A3542E"/>
    <w:rsid w:val="00A379EF"/>
    <w:rsid w:val="00A37A0A"/>
    <w:rsid w:val="00A41E9B"/>
    <w:rsid w:val="00A4479A"/>
    <w:rsid w:val="00A46A67"/>
    <w:rsid w:val="00A472BC"/>
    <w:rsid w:val="00A477DD"/>
    <w:rsid w:val="00A56CF1"/>
    <w:rsid w:val="00A613C3"/>
    <w:rsid w:val="00A62356"/>
    <w:rsid w:val="00A62F7F"/>
    <w:rsid w:val="00A64107"/>
    <w:rsid w:val="00A64F61"/>
    <w:rsid w:val="00A65C3D"/>
    <w:rsid w:val="00A66E1D"/>
    <w:rsid w:val="00A706A3"/>
    <w:rsid w:val="00A70B1A"/>
    <w:rsid w:val="00A71453"/>
    <w:rsid w:val="00A724D4"/>
    <w:rsid w:val="00A737DB"/>
    <w:rsid w:val="00A746A0"/>
    <w:rsid w:val="00A82AA9"/>
    <w:rsid w:val="00A82EB2"/>
    <w:rsid w:val="00A83703"/>
    <w:rsid w:val="00A90C9A"/>
    <w:rsid w:val="00A9131F"/>
    <w:rsid w:val="00A940EB"/>
    <w:rsid w:val="00A9604A"/>
    <w:rsid w:val="00AA027C"/>
    <w:rsid w:val="00AA118F"/>
    <w:rsid w:val="00AA3AB7"/>
    <w:rsid w:val="00AA7F7B"/>
    <w:rsid w:val="00AA7FC0"/>
    <w:rsid w:val="00AB0634"/>
    <w:rsid w:val="00AB1BA9"/>
    <w:rsid w:val="00AB48C3"/>
    <w:rsid w:val="00AC2985"/>
    <w:rsid w:val="00AC396C"/>
    <w:rsid w:val="00AC50C6"/>
    <w:rsid w:val="00AC7D90"/>
    <w:rsid w:val="00AD1B10"/>
    <w:rsid w:val="00AD1F4A"/>
    <w:rsid w:val="00AD31DF"/>
    <w:rsid w:val="00AD5BCD"/>
    <w:rsid w:val="00AD7BEE"/>
    <w:rsid w:val="00AE0879"/>
    <w:rsid w:val="00AE08F5"/>
    <w:rsid w:val="00AE29FA"/>
    <w:rsid w:val="00AE3ABB"/>
    <w:rsid w:val="00AE3E02"/>
    <w:rsid w:val="00AE56E0"/>
    <w:rsid w:val="00AF3CB0"/>
    <w:rsid w:val="00AF4C05"/>
    <w:rsid w:val="00AF66B1"/>
    <w:rsid w:val="00B12C29"/>
    <w:rsid w:val="00B15E9C"/>
    <w:rsid w:val="00B17670"/>
    <w:rsid w:val="00B21468"/>
    <w:rsid w:val="00B21A4C"/>
    <w:rsid w:val="00B23955"/>
    <w:rsid w:val="00B25AFC"/>
    <w:rsid w:val="00B26740"/>
    <w:rsid w:val="00B26B87"/>
    <w:rsid w:val="00B3154E"/>
    <w:rsid w:val="00B3780A"/>
    <w:rsid w:val="00B37898"/>
    <w:rsid w:val="00B425B6"/>
    <w:rsid w:val="00B457DF"/>
    <w:rsid w:val="00B45FB9"/>
    <w:rsid w:val="00B463F5"/>
    <w:rsid w:val="00B476EB"/>
    <w:rsid w:val="00B518D1"/>
    <w:rsid w:val="00B5298B"/>
    <w:rsid w:val="00B52A75"/>
    <w:rsid w:val="00B53A81"/>
    <w:rsid w:val="00B6033D"/>
    <w:rsid w:val="00B66477"/>
    <w:rsid w:val="00B70C02"/>
    <w:rsid w:val="00B73001"/>
    <w:rsid w:val="00B7366C"/>
    <w:rsid w:val="00B73BC9"/>
    <w:rsid w:val="00B75855"/>
    <w:rsid w:val="00B77B10"/>
    <w:rsid w:val="00B77CB3"/>
    <w:rsid w:val="00B80319"/>
    <w:rsid w:val="00B80C11"/>
    <w:rsid w:val="00B82065"/>
    <w:rsid w:val="00B82F96"/>
    <w:rsid w:val="00B83A36"/>
    <w:rsid w:val="00B87E6A"/>
    <w:rsid w:val="00B912FB"/>
    <w:rsid w:val="00B946C4"/>
    <w:rsid w:val="00BA183B"/>
    <w:rsid w:val="00BA22B4"/>
    <w:rsid w:val="00BA3620"/>
    <w:rsid w:val="00BA3979"/>
    <w:rsid w:val="00BA578B"/>
    <w:rsid w:val="00BB2DB3"/>
    <w:rsid w:val="00BB5BEE"/>
    <w:rsid w:val="00BC0102"/>
    <w:rsid w:val="00BC2A4C"/>
    <w:rsid w:val="00BC30BF"/>
    <w:rsid w:val="00BD1B49"/>
    <w:rsid w:val="00BD2408"/>
    <w:rsid w:val="00BD3433"/>
    <w:rsid w:val="00BD5F29"/>
    <w:rsid w:val="00BD6601"/>
    <w:rsid w:val="00BE1BA7"/>
    <w:rsid w:val="00BE1F79"/>
    <w:rsid w:val="00BE2AF2"/>
    <w:rsid w:val="00BE466B"/>
    <w:rsid w:val="00BE7A61"/>
    <w:rsid w:val="00BF21BD"/>
    <w:rsid w:val="00BF2E93"/>
    <w:rsid w:val="00BF3D26"/>
    <w:rsid w:val="00BF45D2"/>
    <w:rsid w:val="00BF50FC"/>
    <w:rsid w:val="00BF5710"/>
    <w:rsid w:val="00BF5CD2"/>
    <w:rsid w:val="00BF6112"/>
    <w:rsid w:val="00BF6577"/>
    <w:rsid w:val="00BF6A88"/>
    <w:rsid w:val="00C01AAD"/>
    <w:rsid w:val="00C01E7E"/>
    <w:rsid w:val="00C10933"/>
    <w:rsid w:val="00C11BE1"/>
    <w:rsid w:val="00C11E55"/>
    <w:rsid w:val="00C1568A"/>
    <w:rsid w:val="00C2199C"/>
    <w:rsid w:val="00C21B0F"/>
    <w:rsid w:val="00C24607"/>
    <w:rsid w:val="00C34EA2"/>
    <w:rsid w:val="00C352FB"/>
    <w:rsid w:val="00C3600E"/>
    <w:rsid w:val="00C407C3"/>
    <w:rsid w:val="00C40BA8"/>
    <w:rsid w:val="00C40C60"/>
    <w:rsid w:val="00C42202"/>
    <w:rsid w:val="00C444B9"/>
    <w:rsid w:val="00C449BC"/>
    <w:rsid w:val="00C46FCC"/>
    <w:rsid w:val="00C47BF8"/>
    <w:rsid w:val="00C5435E"/>
    <w:rsid w:val="00C56024"/>
    <w:rsid w:val="00C5764C"/>
    <w:rsid w:val="00C60956"/>
    <w:rsid w:val="00C60F57"/>
    <w:rsid w:val="00C62213"/>
    <w:rsid w:val="00C63D4E"/>
    <w:rsid w:val="00C653BC"/>
    <w:rsid w:val="00C666D0"/>
    <w:rsid w:val="00C706D5"/>
    <w:rsid w:val="00C74B7E"/>
    <w:rsid w:val="00C7655E"/>
    <w:rsid w:val="00C77B3F"/>
    <w:rsid w:val="00C80081"/>
    <w:rsid w:val="00C80D3A"/>
    <w:rsid w:val="00C83CAD"/>
    <w:rsid w:val="00C90E56"/>
    <w:rsid w:val="00C92E54"/>
    <w:rsid w:val="00C932A0"/>
    <w:rsid w:val="00C93B80"/>
    <w:rsid w:val="00C93FFE"/>
    <w:rsid w:val="00C95D8B"/>
    <w:rsid w:val="00CA312C"/>
    <w:rsid w:val="00CA38F2"/>
    <w:rsid w:val="00CA6FD6"/>
    <w:rsid w:val="00CB0515"/>
    <w:rsid w:val="00CB1002"/>
    <w:rsid w:val="00CB2846"/>
    <w:rsid w:val="00CB2E4B"/>
    <w:rsid w:val="00CB51DC"/>
    <w:rsid w:val="00CC0C96"/>
    <w:rsid w:val="00CC3076"/>
    <w:rsid w:val="00CC5F12"/>
    <w:rsid w:val="00CC71FF"/>
    <w:rsid w:val="00CD1CBE"/>
    <w:rsid w:val="00CD502F"/>
    <w:rsid w:val="00CD50B3"/>
    <w:rsid w:val="00CE1E2E"/>
    <w:rsid w:val="00CE36A0"/>
    <w:rsid w:val="00CE4E43"/>
    <w:rsid w:val="00CF1FE1"/>
    <w:rsid w:val="00CF3117"/>
    <w:rsid w:val="00CF3578"/>
    <w:rsid w:val="00CF35E3"/>
    <w:rsid w:val="00CF4B6A"/>
    <w:rsid w:val="00CF5607"/>
    <w:rsid w:val="00D00999"/>
    <w:rsid w:val="00D06956"/>
    <w:rsid w:val="00D070FA"/>
    <w:rsid w:val="00D07A2E"/>
    <w:rsid w:val="00D10D8D"/>
    <w:rsid w:val="00D11316"/>
    <w:rsid w:val="00D13C68"/>
    <w:rsid w:val="00D16B74"/>
    <w:rsid w:val="00D207FE"/>
    <w:rsid w:val="00D22A26"/>
    <w:rsid w:val="00D27033"/>
    <w:rsid w:val="00D31BFB"/>
    <w:rsid w:val="00D32736"/>
    <w:rsid w:val="00D34EFD"/>
    <w:rsid w:val="00D3598D"/>
    <w:rsid w:val="00D36827"/>
    <w:rsid w:val="00D41CEB"/>
    <w:rsid w:val="00D5122E"/>
    <w:rsid w:val="00D513B4"/>
    <w:rsid w:val="00D55297"/>
    <w:rsid w:val="00D604E2"/>
    <w:rsid w:val="00D6154E"/>
    <w:rsid w:val="00D63DA2"/>
    <w:rsid w:val="00D673AA"/>
    <w:rsid w:val="00D673CB"/>
    <w:rsid w:val="00D71156"/>
    <w:rsid w:val="00D72417"/>
    <w:rsid w:val="00D72CEA"/>
    <w:rsid w:val="00D734F6"/>
    <w:rsid w:val="00D74268"/>
    <w:rsid w:val="00D773D8"/>
    <w:rsid w:val="00D7768D"/>
    <w:rsid w:val="00D811D9"/>
    <w:rsid w:val="00D8328F"/>
    <w:rsid w:val="00D835A6"/>
    <w:rsid w:val="00D838A6"/>
    <w:rsid w:val="00D83D49"/>
    <w:rsid w:val="00D8570E"/>
    <w:rsid w:val="00D97B83"/>
    <w:rsid w:val="00DA37BA"/>
    <w:rsid w:val="00DA50CE"/>
    <w:rsid w:val="00DA5585"/>
    <w:rsid w:val="00DB01A6"/>
    <w:rsid w:val="00DB584E"/>
    <w:rsid w:val="00DC01A6"/>
    <w:rsid w:val="00DC249D"/>
    <w:rsid w:val="00DC2A44"/>
    <w:rsid w:val="00DC6FF2"/>
    <w:rsid w:val="00DC7874"/>
    <w:rsid w:val="00DD4B35"/>
    <w:rsid w:val="00DD4B45"/>
    <w:rsid w:val="00DD7748"/>
    <w:rsid w:val="00DE3CA1"/>
    <w:rsid w:val="00DF0EBE"/>
    <w:rsid w:val="00DF15CC"/>
    <w:rsid w:val="00DF2128"/>
    <w:rsid w:val="00DF50E0"/>
    <w:rsid w:val="00DF5816"/>
    <w:rsid w:val="00DF5A36"/>
    <w:rsid w:val="00DF71A8"/>
    <w:rsid w:val="00E06CB2"/>
    <w:rsid w:val="00E0795D"/>
    <w:rsid w:val="00E10F9A"/>
    <w:rsid w:val="00E11655"/>
    <w:rsid w:val="00E12396"/>
    <w:rsid w:val="00E13918"/>
    <w:rsid w:val="00E21C95"/>
    <w:rsid w:val="00E2301E"/>
    <w:rsid w:val="00E23510"/>
    <w:rsid w:val="00E23907"/>
    <w:rsid w:val="00E26844"/>
    <w:rsid w:val="00E32FBA"/>
    <w:rsid w:val="00E34509"/>
    <w:rsid w:val="00E346F7"/>
    <w:rsid w:val="00E3732F"/>
    <w:rsid w:val="00E37359"/>
    <w:rsid w:val="00E374EF"/>
    <w:rsid w:val="00E4495C"/>
    <w:rsid w:val="00E550F7"/>
    <w:rsid w:val="00E60617"/>
    <w:rsid w:val="00E65ABF"/>
    <w:rsid w:val="00E6674B"/>
    <w:rsid w:val="00E67D67"/>
    <w:rsid w:val="00E758B7"/>
    <w:rsid w:val="00E77700"/>
    <w:rsid w:val="00E77FA2"/>
    <w:rsid w:val="00E808CD"/>
    <w:rsid w:val="00E847E6"/>
    <w:rsid w:val="00E85C24"/>
    <w:rsid w:val="00E86DEB"/>
    <w:rsid w:val="00E870E1"/>
    <w:rsid w:val="00E909C0"/>
    <w:rsid w:val="00E9234C"/>
    <w:rsid w:val="00E9724C"/>
    <w:rsid w:val="00EA6412"/>
    <w:rsid w:val="00EA6470"/>
    <w:rsid w:val="00EB04EF"/>
    <w:rsid w:val="00EB0A48"/>
    <w:rsid w:val="00EB22D1"/>
    <w:rsid w:val="00EB390F"/>
    <w:rsid w:val="00EB7A4B"/>
    <w:rsid w:val="00EC23BA"/>
    <w:rsid w:val="00EC5E15"/>
    <w:rsid w:val="00EC7D8B"/>
    <w:rsid w:val="00ED1294"/>
    <w:rsid w:val="00ED23E0"/>
    <w:rsid w:val="00ED31DD"/>
    <w:rsid w:val="00ED4A4E"/>
    <w:rsid w:val="00ED761C"/>
    <w:rsid w:val="00EE5CAB"/>
    <w:rsid w:val="00EE6BC0"/>
    <w:rsid w:val="00EE7777"/>
    <w:rsid w:val="00EF20E0"/>
    <w:rsid w:val="00EF3C87"/>
    <w:rsid w:val="00EF403F"/>
    <w:rsid w:val="00EF7309"/>
    <w:rsid w:val="00F04049"/>
    <w:rsid w:val="00F04463"/>
    <w:rsid w:val="00F07750"/>
    <w:rsid w:val="00F13358"/>
    <w:rsid w:val="00F15151"/>
    <w:rsid w:val="00F16209"/>
    <w:rsid w:val="00F2009F"/>
    <w:rsid w:val="00F268E9"/>
    <w:rsid w:val="00F2743E"/>
    <w:rsid w:val="00F32A2D"/>
    <w:rsid w:val="00F3343D"/>
    <w:rsid w:val="00F42800"/>
    <w:rsid w:val="00F43D83"/>
    <w:rsid w:val="00F45FBB"/>
    <w:rsid w:val="00F471D7"/>
    <w:rsid w:val="00F50D46"/>
    <w:rsid w:val="00F50D7C"/>
    <w:rsid w:val="00F51630"/>
    <w:rsid w:val="00F51C1E"/>
    <w:rsid w:val="00F52E25"/>
    <w:rsid w:val="00F57544"/>
    <w:rsid w:val="00F66927"/>
    <w:rsid w:val="00F66CAB"/>
    <w:rsid w:val="00F712F8"/>
    <w:rsid w:val="00F77881"/>
    <w:rsid w:val="00F81D62"/>
    <w:rsid w:val="00F85985"/>
    <w:rsid w:val="00F86138"/>
    <w:rsid w:val="00F87CB0"/>
    <w:rsid w:val="00F90BB9"/>
    <w:rsid w:val="00F92293"/>
    <w:rsid w:val="00F92C21"/>
    <w:rsid w:val="00F93C0A"/>
    <w:rsid w:val="00F94DE8"/>
    <w:rsid w:val="00F97D75"/>
    <w:rsid w:val="00FA209C"/>
    <w:rsid w:val="00FA3F36"/>
    <w:rsid w:val="00FA6234"/>
    <w:rsid w:val="00FA79BD"/>
    <w:rsid w:val="00FB078E"/>
    <w:rsid w:val="00FB230A"/>
    <w:rsid w:val="00FB3840"/>
    <w:rsid w:val="00FB72BE"/>
    <w:rsid w:val="00FC0B00"/>
    <w:rsid w:val="00FC41C9"/>
    <w:rsid w:val="00FC4733"/>
    <w:rsid w:val="00FC5849"/>
    <w:rsid w:val="00FC6C89"/>
    <w:rsid w:val="00FE0480"/>
    <w:rsid w:val="00FE25BC"/>
    <w:rsid w:val="00FE6008"/>
    <w:rsid w:val="00FE72F2"/>
    <w:rsid w:val="00FF0C84"/>
    <w:rsid w:val="00FF2FA6"/>
    <w:rsid w:val="00FF3339"/>
    <w:rsid w:val="00FF3A2F"/>
    <w:rsid w:val="00FF4F78"/>
    <w:rsid w:val="00FF5B30"/>
    <w:rsid w:val="00FF5E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F8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E72F2"/>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
    <w:name w:val="Pagrindinis tekstas_"/>
    <w:link w:val="Pagrindinistekstas1"/>
    <w:rsid w:val="0055117D"/>
    <w:rPr>
      <w:sz w:val="23"/>
      <w:szCs w:val="23"/>
      <w:shd w:val="clear" w:color="auto" w:fill="FFFFFF"/>
    </w:rPr>
  </w:style>
  <w:style w:type="paragraph" w:customStyle="1" w:styleId="Pagrindinistekstas1">
    <w:name w:val="Pagrindinis tekstas1"/>
    <w:basedOn w:val="prastasis"/>
    <w:link w:val="Pagrindinistekstas"/>
    <w:rsid w:val="0055117D"/>
    <w:pPr>
      <w:shd w:val="clear" w:color="auto" w:fill="FFFFFF"/>
      <w:spacing w:before="240" w:after="240" w:line="0" w:lineRule="atLeast"/>
    </w:pPr>
    <w:rPr>
      <w:sz w:val="23"/>
      <w:szCs w:val="23"/>
      <w:lang w:eastAsia="lt-LT"/>
    </w:rPr>
  </w:style>
  <w:style w:type="paragraph" w:customStyle="1" w:styleId="Default">
    <w:name w:val="Default"/>
    <w:rsid w:val="008E7FE0"/>
    <w:pPr>
      <w:autoSpaceDE w:val="0"/>
      <w:autoSpaceDN w:val="0"/>
      <w:adjustRightInd w:val="0"/>
    </w:pPr>
    <w:rPr>
      <w:rFonts w:ascii="Arial" w:hAnsi="Arial" w:cs="Arial"/>
      <w:color w:val="000000"/>
      <w:sz w:val="24"/>
      <w:szCs w:val="24"/>
    </w:rPr>
  </w:style>
  <w:style w:type="paragraph" w:styleId="Debesliotekstas">
    <w:name w:val="Balloon Text"/>
    <w:basedOn w:val="prastasis"/>
    <w:link w:val="DebesliotekstasDiagrama"/>
    <w:uiPriority w:val="99"/>
    <w:semiHidden/>
    <w:unhideWhenUsed/>
    <w:rsid w:val="00AB0634"/>
    <w:rPr>
      <w:rFonts w:ascii="Tahoma" w:hAnsi="Tahoma" w:cs="Tahoma"/>
      <w:sz w:val="16"/>
      <w:szCs w:val="16"/>
    </w:rPr>
  </w:style>
  <w:style w:type="character" w:customStyle="1" w:styleId="DebesliotekstasDiagrama">
    <w:name w:val="Debesėlio tekstas Diagrama"/>
    <w:link w:val="Debesliotekstas"/>
    <w:uiPriority w:val="99"/>
    <w:semiHidden/>
    <w:rsid w:val="00AB0634"/>
    <w:rPr>
      <w:rFonts w:ascii="Tahoma" w:hAnsi="Tahoma" w:cs="Tahoma"/>
      <w:sz w:val="16"/>
      <w:szCs w:val="16"/>
      <w:lang w:eastAsia="en-US"/>
    </w:rPr>
  </w:style>
  <w:style w:type="character" w:styleId="Hipersaitas">
    <w:name w:val="Hyperlink"/>
    <w:uiPriority w:val="99"/>
    <w:unhideWhenUsed/>
    <w:rsid w:val="00142104"/>
    <w:rPr>
      <w:color w:val="0000FF"/>
      <w:u w:val="single"/>
    </w:rPr>
  </w:style>
  <w:style w:type="table" w:customStyle="1" w:styleId="TableGrid">
    <w:name w:val="TableGrid"/>
    <w:rsid w:val="00F13358"/>
    <w:rPr>
      <w:rFonts w:ascii="Calibri" w:hAnsi="Calibri"/>
      <w:sz w:val="22"/>
      <w:szCs w:val="22"/>
    </w:rPr>
    <w:tblPr>
      <w:tblCellMar>
        <w:top w:w="0" w:type="dxa"/>
        <w:left w:w="0" w:type="dxa"/>
        <w:bottom w:w="0" w:type="dxa"/>
        <w:right w:w="0" w:type="dxa"/>
      </w:tblCellMar>
    </w:tblPr>
  </w:style>
  <w:style w:type="paragraph" w:styleId="Betarp">
    <w:name w:val="No Spacing"/>
    <w:uiPriority w:val="1"/>
    <w:qFormat/>
    <w:rsid w:val="00F13358"/>
    <w:rPr>
      <w:sz w:val="24"/>
      <w:szCs w:val="24"/>
      <w:lang w:eastAsia="en-US"/>
    </w:rPr>
  </w:style>
  <w:style w:type="table" w:styleId="Lentelstinklelis">
    <w:name w:val="Table Grid"/>
    <w:basedOn w:val="prastojilentel"/>
    <w:uiPriority w:val="59"/>
    <w:rsid w:val="00E4495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143004"/>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2F224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2F224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F1BA4"/>
    <w:pPr>
      <w:ind w:left="720"/>
      <w:contextualSpacing/>
    </w:pPr>
  </w:style>
  <w:style w:type="table" w:customStyle="1" w:styleId="Lentelstinklelis11">
    <w:name w:val="Lentelės tinklelis11"/>
    <w:basedOn w:val="prastojilentel"/>
    <w:uiPriority w:val="39"/>
    <w:rsid w:val="004C2450"/>
    <w:rPr>
      <w:rFonts w:ascii="Calibri" w:eastAsiaTheme="minorHAnsi" w:hAnsi="Calibri"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Numatytasispastraiposriftas"/>
    <w:uiPriority w:val="99"/>
    <w:semiHidden/>
    <w:unhideWhenUsed/>
    <w:rsid w:val="00CC5F12"/>
    <w:rPr>
      <w:color w:val="605E5C"/>
      <w:shd w:val="clear" w:color="auto" w:fill="E1DFDD"/>
    </w:rPr>
  </w:style>
  <w:style w:type="character" w:styleId="Perirtashipersaitas">
    <w:name w:val="FollowedHyperlink"/>
    <w:basedOn w:val="Numatytasispastraiposriftas"/>
    <w:uiPriority w:val="99"/>
    <w:semiHidden/>
    <w:unhideWhenUsed/>
    <w:rsid w:val="00CC5F1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E72F2"/>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
    <w:name w:val="Pagrindinis tekstas_"/>
    <w:link w:val="Pagrindinistekstas1"/>
    <w:rsid w:val="0055117D"/>
    <w:rPr>
      <w:sz w:val="23"/>
      <w:szCs w:val="23"/>
      <w:shd w:val="clear" w:color="auto" w:fill="FFFFFF"/>
    </w:rPr>
  </w:style>
  <w:style w:type="paragraph" w:customStyle="1" w:styleId="Pagrindinistekstas1">
    <w:name w:val="Pagrindinis tekstas1"/>
    <w:basedOn w:val="prastasis"/>
    <w:link w:val="Pagrindinistekstas"/>
    <w:rsid w:val="0055117D"/>
    <w:pPr>
      <w:shd w:val="clear" w:color="auto" w:fill="FFFFFF"/>
      <w:spacing w:before="240" w:after="240" w:line="0" w:lineRule="atLeast"/>
    </w:pPr>
    <w:rPr>
      <w:sz w:val="23"/>
      <w:szCs w:val="23"/>
      <w:lang w:eastAsia="lt-LT"/>
    </w:rPr>
  </w:style>
  <w:style w:type="paragraph" w:customStyle="1" w:styleId="Default">
    <w:name w:val="Default"/>
    <w:rsid w:val="008E7FE0"/>
    <w:pPr>
      <w:autoSpaceDE w:val="0"/>
      <w:autoSpaceDN w:val="0"/>
      <w:adjustRightInd w:val="0"/>
    </w:pPr>
    <w:rPr>
      <w:rFonts w:ascii="Arial" w:hAnsi="Arial" w:cs="Arial"/>
      <w:color w:val="000000"/>
      <w:sz w:val="24"/>
      <w:szCs w:val="24"/>
    </w:rPr>
  </w:style>
  <w:style w:type="paragraph" w:styleId="Debesliotekstas">
    <w:name w:val="Balloon Text"/>
    <w:basedOn w:val="prastasis"/>
    <w:link w:val="DebesliotekstasDiagrama"/>
    <w:uiPriority w:val="99"/>
    <w:semiHidden/>
    <w:unhideWhenUsed/>
    <w:rsid w:val="00AB0634"/>
    <w:rPr>
      <w:rFonts w:ascii="Tahoma" w:hAnsi="Tahoma" w:cs="Tahoma"/>
      <w:sz w:val="16"/>
      <w:szCs w:val="16"/>
    </w:rPr>
  </w:style>
  <w:style w:type="character" w:customStyle="1" w:styleId="DebesliotekstasDiagrama">
    <w:name w:val="Debesėlio tekstas Diagrama"/>
    <w:link w:val="Debesliotekstas"/>
    <w:uiPriority w:val="99"/>
    <w:semiHidden/>
    <w:rsid w:val="00AB0634"/>
    <w:rPr>
      <w:rFonts w:ascii="Tahoma" w:hAnsi="Tahoma" w:cs="Tahoma"/>
      <w:sz w:val="16"/>
      <w:szCs w:val="16"/>
      <w:lang w:eastAsia="en-US"/>
    </w:rPr>
  </w:style>
  <w:style w:type="character" w:styleId="Hipersaitas">
    <w:name w:val="Hyperlink"/>
    <w:uiPriority w:val="99"/>
    <w:unhideWhenUsed/>
    <w:rsid w:val="00142104"/>
    <w:rPr>
      <w:color w:val="0000FF"/>
      <w:u w:val="single"/>
    </w:rPr>
  </w:style>
  <w:style w:type="table" w:customStyle="1" w:styleId="TableGrid">
    <w:name w:val="TableGrid"/>
    <w:rsid w:val="00F13358"/>
    <w:rPr>
      <w:rFonts w:ascii="Calibri" w:hAnsi="Calibri"/>
      <w:sz w:val="22"/>
      <w:szCs w:val="22"/>
    </w:rPr>
    <w:tblPr>
      <w:tblCellMar>
        <w:top w:w="0" w:type="dxa"/>
        <w:left w:w="0" w:type="dxa"/>
        <w:bottom w:w="0" w:type="dxa"/>
        <w:right w:w="0" w:type="dxa"/>
      </w:tblCellMar>
    </w:tblPr>
  </w:style>
  <w:style w:type="paragraph" w:styleId="Betarp">
    <w:name w:val="No Spacing"/>
    <w:uiPriority w:val="1"/>
    <w:qFormat/>
    <w:rsid w:val="00F13358"/>
    <w:rPr>
      <w:sz w:val="24"/>
      <w:szCs w:val="24"/>
      <w:lang w:eastAsia="en-US"/>
    </w:rPr>
  </w:style>
  <w:style w:type="table" w:styleId="Lentelstinklelis">
    <w:name w:val="Table Grid"/>
    <w:basedOn w:val="prastojilentel"/>
    <w:uiPriority w:val="59"/>
    <w:rsid w:val="00E4495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143004"/>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2F224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2F224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F1BA4"/>
    <w:pPr>
      <w:ind w:left="720"/>
      <w:contextualSpacing/>
    </w:pPr>
  </w:style>
  <w:style w:type="table" w:customStyle="1" w:styleId="Lentelstinklelis11">
    <w:name w:val="Lentelės tinklelis11"/>
    <w:basedOn w:val="prastojilentel"/>
    <w:uiPriority w:val="39"/>
    <w:rsid w:val="004C2450"/>
    <w:rPr>
      <w:rFonts w:ascii="Calibri" w:eastAsiaTheme="minorHAnsi" w:hAnsi="Calibri"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Numatytasispastraiposriftas"/>
    <w:uiPriority w:val="99"/>
    <w:semiHidden/>
    <w:unhideWhenUsed/>
    <w:rsid w:val="00CC5F12"/>
    <w:rPr>
      <w:color w:val="605E5C"/>
      <w:shd w:val="clear" w:color="auto" w:fill="E1DFDD"/>
    </w:rPr>
  </w:style>
  <w:style w:type="character" w:styleId="Perirtashipersaitas">
    <w:name w:val="FollowedHyperlink"/>
    <w:basedOn w:val="Numatytasispastraiposriftas"/>
    <w:uiPriority w:val="99"/>
    <w:semiHidden/>
    <w:unhideWhenUsed/>
    <w:rsid w:val="00CC5F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308681">
      <w:bodyDiv w:val="1"/>
      <w:marLeft w:val="0"/>
      <w:marRight w:val="0"/>
      <w:marTop w:val="0"/>
      <w:marBottom w:val="0"/>
      <w:divBdr>
        <w:top w:val="none" w:sz="0" w:space="0" w:color="auto"/>
        <w:left w:val="none" w:sz="0" w:space="0" w:color="auto"/>
        <w:bottom w:val="none" w:sz="0" w:space="0" w:color="auto"/>
        <w:right w:val="none" w:sz="0" w:space="0" w:color="auto"/>
      </w:divBdr>
    </w:div>
    <w:div w:id="839351404">
      <w:bodyDiv w:val="1"/>
      <w:marLeft w:val="0"/>
      <w:marRight w:val="0"/>
      <w:marTop w:val="0"/>
      <w:marBottom w:val="0"/>
      <w:divBdr>
        <w:top w:val="none" w:sz="0" w:space="0" w:color="auto"/>
        <w:left w:val="none" w:sz="0" w:space="0" w:color="auto"/>
        <w:bottom w:val="none" w:sz="0" w:space="0" w:color="auto"/>
        <w:right w:val="none" w:sz="0" w:space="0" w:color="auto"/>
      </w:divBdr>
    </w:div>
    <w:div w:id="1595161941">
      <w:bodyDiv w:val="1"/>
      <w:marLeft w:val="0"/>
      <w:marRight w:val="0"/>
      <w:marTop w:val="0"/>
      <w:marBottom w:val="0"/>
      <w:divBdr>
        <w:top w:val="none" w:sz="0" w:space="0" w:color="auto"/>
        <w:left w:val="none" w:sz="0" w:space="0" w:color="auto"/>
        <w:bottom w:val="none" w:sz="0" w:space="0" w:color="auto"/>
        <w:right w:val="none" w:sz="0" w:space="0" w:color="auto"/>
      </w:divBdr>
    </w:div>
    <w:div w:id="192584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ppd.lrv.lt/lt/veiklos-sritys/socialiniu-paslaugu-vidutines-kainos" TargetMode="External"/><Relationship Id="rId5" Type="http://schemas.openxmlformats.org/officeDocument/2006/relationships/settings" Target="settings.xml"/><Relationship Id="rId10" Type="http://schemas.openxmlformats.org/officeDocument/2006/relationships/hyperlink" Target="http://www.plunge.lt" TargetMode="External"/><Relationship Id="rId4" Type="http://schemas.microsoft.com/office/2007/relationships/stylesWithEffects" Target="stylesWithEffects.xml"/><Relationship Id="rId9" Type="http://schemas.openxmlformats.org/officeDocument/2006/relationships/hyperlink" Target="http://www.plung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932B8-8D88-463D-8AB6-1A538D64C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370388CD</Template>
  <TotalTime>18</TotalTime>
  <Pages>7</Pages>
  <Words>9455</Words>
  <Characters>5390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14816</CharactersWithSpaces>
  <SharedDoc>false</SharedDoc>
  <HLinks>
    <vt:vector size="12" baseType="variant">
      <vt:variant>
        <vt:i4>1245275</vt:i4>
      </vt:variant>
      <vt:variant>
        <vt:i4>3</vt:i4>
      </vt:variant>
      <vt:variant>
        <vt:i4>0</vt:i4>
      </vt:variant>
      <vt:variant>
        <vt:i4>5</vt:i4>
      </vt:variant>
      <vt:variant>
        <vt:lpwstr>http://www.plunge.lt/</vt:lpwstr>
      </vt:variant>
      <vt:variant>
        <vt:lpwstr/>
      </vt:variant>
      <vt:variant>
        <vt:i4>1245275</vt:i4>
      </vt:variant>
      <vt:variant>
        <vt:i4>0</vt:i4>
      </vt:variant>
      <vt:variant>
        <vt:i4>0</vt:i4>
      </vt:variant>
      <vt:variant>
        <vt:i4>5</vt:i4>
      </vt:variant>
      <vt:variant>
        <vt:lpwstr>http://www.plunge.lt/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Karalienė</dc:creator>
  <cp:lastModifiedBy>Jovita Šumskienė</cp:lastModifiedBy>
  <cp:revision>10</cp:revision>
  <cp:lastPrinted>2023-01-04T12:20:00Z</cp:lastPrinted>
  <dcterms:created xsi:type="dcterms:W3CDTF">2023-01-05T09:11:00Z</dcterms:created>
  <dcterms:modified xsi:type="dcterms:W3CDTF">2023-01-16T09:36:00Z</dcterms:modified>
</cp:coreProperties>
</file>